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340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340"/>
      </w:tblGrid>
      <w:tr w:rsidR="008D33FE" w:rsidRPr="00361D72" w14:paraId="73E18260" w14:textId="77777777" w:rsidTr="00302C23">
        <w:trPr>
          <w:trHeight w:val="283"/>
        </w:trPr>
        <w:tc>
          <w:tcPr>
            <w:tcW w:w="11340" w:type="dxa"/>
            <w:shd w:val="clear" w:color="auto" w:fill="F4B083" w:themeFill="accent2" w:themeFillTint="99"/>
            <w:vAlign w:val="center"/>
          </w:tcPr>
          <w:p w14:paraId="67AD068F" w14:textId="77777777" w:rsidR="008D33FE" w:rsidRPr="000E26EB" w:rsidRDefault="008D33FE" w:rsidP="000E26EB">
            <w:pPr>
              <w:numPr>
                <w:ilvl w:val="0"/>
                <w:numId w:val="4"/>
              </w:numPr>
              <w:spacing w:line="240" w:lineRule="atLeast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s-ES"/>
              </w:rPr>
            </w:pPr>
            <w:r w:rsidRPr="00710635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es-ES"/>
              </w:rPr>
              <w:t>OBJETO</w:t>
            </w:r>
          </w:p>
        </w:tc>
      </w:tr>
      <w:tr w:rsidR="008D33FE" w:rsidRPr="00361D72" w14:paraId="77BBA841" w14:textId="77777777" w:rsidTr="223E3348">
        <w:trPr>
          <w:trHeight w:val="472"/>
        </w:trPr>
        <w:tc>
          <w:tcPr>
            <w:tcW w:w="11340" w:type="dxa"/>
            <w:vAlign w:val="center"/>
          </w:tcPr>
          <w:p w14:paraId="2D538254" w14:textId="1008211E" w:rsidR="008D33FE" w:rsidRPr="00DA082E" w:rsidRDefault="004667F1" w:rsidP="00FE0C4F">
            <w:pPr>
              <w:spacing w:line="240" w:lineRule="atLeast"/>
              <w:jc w:val="both"/>
              <w:rPr>
                <w:rFonts w:ascii="Times New Roman" w:hAnsi="Times New Roman"/>
                <w:sz w:val="18"/>
                <w:szCs w:val="18"/>
              </w:rPr>
            </w:pPr>
            <w:r w:rsidRPr="004667F1">
              <w:rPr>
                <w:rFonts w:ascii="Times New Roman" w:hAnsi="Times New Roman"/>
                <w:noProof/>
                <w:sz w:val="18"/>
                <w:szCs w:val="18"/>
                <w:lang w:val="es-CO"/>
              </w:rPr>
              <w:t>PRESTAR SERVICIOS DE APOYO A LA GESTIÓN CON AUTONOMÍA TÉCNICA Y ADMINISTRATIVA, PARA REALIZAR LA ATENCIÓN A LA CIUDADANÍA, EN LA GESTIÓN INTEGRAL DEL CONVENIO BAÑOS PÚBLICOS, EN EL MARCO DEL PROYECTO DE INVERSIÓN 7967.</w:t>
            </w:r>
          </w:p>
        </w:tc>
      </w:tr>
    </w:tbl>
    <w:p w14:paraId="3623E889" w14:textId="55222FF4" w:rsidR="008D33FE" w:rsidRPr="00B116A3" w:rsidRDefault="008D33FE" w:rsidP="00837E24">
      <w:pPr>
        <w:ind w:left="-426" w:right="-518"/>
        <w:jc w:val="both"/>
        <w:rPr>
          <w:rFonts w:ascii="Times New Roman" w:eastAsia="Times New Roman" w:hAnsi="Times New Roman"/>
          <w:b/>
          <w:bCs/>
          <w:sz w:val="18"/>
          <w:szCs w:val="18"/>
          <w:u w:val="single"/>
          <w:lang w:eastAsia="es-ES"/>
        </w:rPr>
      </w:pPr>
      <w:r w:rsidRPr="00D90C64">
        <w:rPr>
          <w:rFonts w:ascii="Times New Roman" w:eastAsia="Times New Roman" w:hAnsi="Times New Roman"/>
          <w:sz w:val="18"/>
          <w:szCs w:val="18"/>
          <w:lang w:eastAsia="es-ES"/>
        </w:rPr>
        <w:t xml:space="preserve">El (la) suscrito (a) </w:t>
      </w:r>
      <w:r w:rsidRPr="000C2F48">
        <w:rPr>
          <w:rFonts w:ascii="Times New Roman" w:eastAsia="Times New Roman" w:hAnsi="Times New Roman"/>
          <w:b/>
          <w:bCs/>
          <w:sz w:val="18"/>
          <w:szCs w:val="18"/>
          <w:lang w:eastAsia="es-ES"/>
        </w:rPr>
        <w:t xml:space="preserve">Gerente de </w:t>
      </w:r>
      <w:r>
        <w:rPr>
          <w:rFonts w:ascii="Times New Roman" w:eastAsia="Times New Roman" w:hAnsi="Times New Roman"/>
          <w:b/>
          <w:bCs/>
          <w:sz w:val="18"/>
          <w:szCs w:val="18"/>
          <w:lang w:eastAsia="es-ES"/>
        </w:rPr>
        <w:t>Proyecto</w:t>
      </w:r>
      <w:r w:rsidRPr="000C2F48">
        <w:rPr>
          <w:rFonts w:ascii="Times New Roman" w:eastAsia="Times New Roman" w:hAnsi="Times New Roman"/>
          <w:sz w:val="18"/>
          <w:szCs w:val="18"/>
          <w:lang w:eastAsia="es-ES"/>
        </w:rPr>
        <w:t xml:space="preserve"> deja constancia en cumplimiento de lo </w:t>
      </w:r>
      <w:r w:rsidRPr="005A4FD2">
        <w:rPr>
          <w:rFonts w:ascii="Times New Roman" w:eastAsia="Times New Roman" w:hAnsi="Times New Roman"/>
          <w:sz w:val="18"/>
          <w:szCs w:val="18"/>
          <w:lang w:eastAsia="es-ES"/>
        </w:rPr>
        <w:t xml:space="preserve">señalado en la Resolución </w:t>
      </w:r>
      <w:r w:rsidR="00B67B6D" w:rsidRPr="005A4FD2">
        <w:rPr>
          <w:rFonts w:ascii="Times New Roman" w:eastAsia="Times New Roman" w:hAnsi="Times New Roman"/>
          <w:sz w:val="18"/>
          <w:szCs w:val="18"/>
          <w:lang w:eastAsia="es-ES"/>
        </w:rPr>
        <w:t>433 de 2025</w:t>
      </w:r>
      <w:r w:rsidRPr="005A4FD2">
        <w:rPr>
          <w:rFonts w:ascii="Times New Roman" w:eastAsia="Times New Roman" w:hAnsi="Times New Roman"/>
          <w:sz w:val="18"/>
          <w:szCs w:val="18"/>
          <w:lang w:eastAsia="es-ES"/>
        </w:rPr>
        <w:t>,</w:t>
      </w:r>
      <w:r w:rsidRPr="00D90C64">
        <w:rPr>
          <w:rFonts w:ascii="Times New Roman" w:eastAsia="Times New Roman" w:hAnsi="Times New Roman"/>
          <w:sz w:val="18"/>
          <w:szCs w:val="18"/>
          <w:lang w:eastAsia="es-ES"/>
        </w:rPr>
        <w:t xml:space="preserve"> por la cual se realiza la delegación de la ordenación del gasto y se dictan otras disposiciones</w:t>
      </w:r>
      <w:r>
        <w:rPr>
          <w:rFonts w:ascii="Times New Roman" w:eastAsia="Times New Roman" w:hAnsi="Times New Roman"/>
          <w:sz w:val="18"/>
          <w:szCs w:val="18"/>
          <w:lang w:eastAsia="es-ES"/>
        </w:rPr>
        <w:t>,</w:t>
      </w:r>
      <w:r w:rsidRPr="00D90C64">
        <w:rPr>
          <w:rFonts w:ascii="Times New Roman" w:eastAsia="Times New Roman" w:hAnsi="Times New Roman"/>
          <w:sz w:val="18"/>
          <w:szCs w:val="18"/>
          <w:lang w:eastAsia="es-ES"/>
        </w:rPr>
        <w:t xml:space="preserve"> artículo 3 par. </w:t>
      </w:r>
      <w:r>
        <w:rPr>
          <w:rFonts w:ascii="Times New Roman" w:eastAsia="Times New Roman" w:hAnsi="Times New Roman"/>
          <w:sz w:val="18"/>
          <w:szCs w:val="18"/>
          <w:lang w:eastAsia="es-ES"/>
        </w:rPr>
        <w:t>3</w:t>
      </w:r>
      <w:r w:rsidRPr="00D90C64">
        <w:rPr>
          <w:rFonts w:ascii="Times New Roman" w:eastAsia="Times New Roman" w:hAnsi="Times New Roman"/>
          <w:sz w:val="18"/>
          <w:szCs w:val="18"/>
          <w:lang w:eastAsia="es-ES"/>
        </w:rPr>
        <w:t xml:space="preserve">  y el articulo  2.2.1.2.1.4.9 del Decreto Nacional 1082 de 2015, reglamentario de la Ley 80 de 1993 y de la Ley 1150 de 2007,</w:t>
      </w:r>
      <w:r w:rsidRPr="00D90C64">
        <w:rPr>
          <w:sz w:val="18"/>
          <w:szCs w:val="18"/>
        </w:rPr>
        <w:t xml:space="preserve"> </w:t>
      </w:r>
      <w:r w:rsidRPr="00D90C64">
        <w:rPr>
          <w:rFonts w:ascii="Times New Roman" w:eastAsia="Times New Roman" w:hAnsi="Times New Roman"/>
          <w:sz w:val="18"/>
          <w:szCs w:val="18"/>
          <w:lang w:eastAsia="es-ES"/>
        </w:rPr>
        <w:t>mediante la presente acta procede a relacionar las competencias identificadas en los documentos remitidos por el ( la ) señor(a</w:t>
      </w:r>
      <w:r w:rsidRPr="001D5768">
        <w:rPr>
          <w:rFonts w:ascii="Times New Roman" w:eastAsia="Times New Roman" w:hAnsi="Times New Roman"/>
          <w:sz w:val="18"/>
          <w:szCs w:val="18"/>
          <w:lang w:eastAsia="es-ES"/>
        </w:rPr>
        <w:t xml:space="preserve">) </w:t>
      </w:r>
      <w:r w:rsidR="00CB73D8" w:rsidRPr="00CB73D8">
        <w:rPr>
          <w:rFonts w:ascii="Times New Roman" w:eastAsia="Times New Roman" w:hAnsi="Times New Roman"/>
          <w:b/>
          <w:bCs/>
          <w:noProof/>
          <w:sz w:val="18"/>
          <w:szCs w:val="18"/>
          <w:u w:val="single"/>
          <w:lang w:eastAsia="es-ES"/>
        </w:rPr>
        <w:t xml:space="preserve">TORRES GARZON LORENA TATIANA </w:t>
      </w:r>
      <w:r w:rsidR="00CB73D8">
        <w:rPr>
          <w:rFonts w:ascii="Times New Roman" w:eastAsia="Times New Roman" w:hAnsi="Times New Roman"/>
          <w:b/>
          <w:bCs/>
          <w:noProof/>
          <w:sz w:val="18"/>
          <w:szCs w:val="18"/>
          <w:u w:val="single"/>
          <w:lang w:eastAsia="es-ES"/>
        </w:rPr>
        <w:t xml:space="preserve"> </w:t>
      </w:r>
      <w:r w:rsidRPr="00D90C64">
        <w:rPr>
          <w:rFonts w:ascii="Times New Roman" w:eastAsia="Times New Roman" w:hAnsi="Times New Roman"/>
          <w:sz w:val="18"/>
          <w:szCs w:val="18"/>
          <w:lang w:eastAsia="es-ES"/>
        </w:rPr>
        <w:t xml:space="preserve">mayor de edad y vecino(a) de esta ciudad, identificado(a) con </w:t>
      </w:r>
      <w:r w:rsidRPr="001D5768">
        <w:rPr>
          <w:rFonts w:ascii="Times New Roman" w:eastAsia="Times New Roman" w:hAnsi="Times New Roman"/>
          <w:b/>
          <w:bCs/>
          <w:sz w:val="18"/>
          <w:szCs w:val="18"/>
          <w:u w:val="single"/>
          <w:lang w:eastAsia="es-ES"/>
        </w:rPr>
        <w:t xml:space="preserve">Cédula de Ciudadanía </w:t>
      </w:r>
      <w:r w:rsidRPr="00D90C64">
        <w:rPr>
          <w:rFonts w:ascii="Times New Roman" w:eastAsia="Times New Roman" w:hAnsi="Times New Roman"/>
          <w:sz w:val="18"/>
          <w:szCs w:val="18"/>
          <w:lang w:eastAsia="es-ES"/>
        </w:rPr>
        <w:t>número</w:t>
      </w:r>
      <w:r>
        <w:rPr>
          <w:rFonts w:ascii="Times New Roman" w:eastAsia="Times New Roman" w:hAnsi="Times New Roman"/>
          <w:sz w:val="18"/>
          <w:szCs w:val="18"/>
          <w:lang w:eastAsia="es-ES"/>
        </w:rPr>
        <w:t xml:space="preserve"> </w:t>
      </w:r>
      <w:r w:rsidR="00323AEB" w:rsidRPr="00323AEB">
        <w:rPr>
          <w:rFonts w:ascii="Times New Roman" w:eastAsia="Times New Roman" w:hAnsi="Times New Roman"/>
          <w:b/>
          <w:bCs/>
          <w:noProof/>
          <w:sz w:val="20"/>
          <w:szCs w:val="20"/>
          <w:lang w:eastAsia="es-ES"/>
        </w:rPr>
        <w:t xml:space="preserve"> </w:t>
      </w:r>
      <w:r w:rsidR="0024268A" w:rsidRPr="0024268A">
        <w:rPr>
          <w:rFonts w:ascii="Times New Roman" w:eastAsia="Times New Roman" w:hAnsi="Times New Roman"/>
          <w:b/>
          <w:bCs/>
          <w:noProof/>
          <w:sz w:val="20"/>
          <w:szCs w:val="20"/>
          <w:lang w:eastAsia="es-ES"/>
        </w:rPr>
        <w:t>10</w:t>
      </w:r>
      <w:r w:rsidR="00CB73D8">
        <w:rPr>
          <w:rFonts w:ascii="Times New Roman" w:eastAsia="Times New Roman" w:hAnsi="Times New Roman"/>
          <w:b/>
          <w:bCs/>
          <w:noProof/>
          <w:sz w:val="20"/>
          <w:szCs w:val="20"/>
          <w:lang w:eastAsia="es-ES"/>
        </w:rPr>
        <w:t>23023611</w:t>
      </w:r>
      <w:r w:rsidR="000A06DD">
        <w:rPr>
          <w:rFonts w:ascii="Times New Roman" w:eastAsia="Times New Roman" w:hAnsi="Times New Roman"/>
          <w:b/>
          <w:bCs/>
          <w:noProof/>
          <w:sz w:val="20"/>
          <w:szCs w:val="20"/>
          <w:lang w:eastAsia="es-ES"/>
        </w:rPr>
        <w:t xml:space="preserve"> </w:t>
      </w:r>
      <w:r w:rsidRPr="001D5768">
        <w:rPr>
          <w:rFonts w:ascii="Times New Roman" w:eastAsia="Times New Roman" w:hAnsi="Times New Roman"/>
          <w:sz w:val="20"/>
          <w:szCs w:val="20"/>
          <w:lang w:eastAsia="es-ES"/>
        </w:rPr>
        <w:t>co</w:t>
      </w:r>
      <w:r w:rsidRPr="001D5768">
        <w:rPr>
          <w:rFonts w:ascii="Times New Roman" w:eastAsia="Times New Roman" w:hAnsi="Times New Roman"/>
          <w:sz w:val="18"/>
          <w:szCs w:val="18"/>
          <w:lang w:eastAsia="es-ES"/>
        </w:rPr>
        <w:t xml:space="preserve">n </w:t>
      </w:r>
      <w:r w:rsidRPr="00D90C64">
        <w:rPr>
          <w:rFonts w:ascii="Times New Roman" w:eastAsia="Times New Roman" w:hAnsi="Times New Roman"/>
          <w:sz w:val="18"/>
          <w:szCs w:val="18"/>
          <w:lang w:eastAsia="es-ES"/>
        </w:rPr>
        <w:t>el fin de acreditar las condiciones mínimas requerida para la celebración del contrato, de conformidad con lo señalado en los estudios previos</w:t>
      </w:r>
      <w:r>
        <w:rPr>
          <w:rFonts w:ascii="Times New Roman" w:eastAsia="Times New Roman" w:hAnsi="Times New Roman"/>
          <w:sz w:val="18"/>
          <w:szCs w:val="18"/>
          <w:lang w:eastAsia="es-ES"/>
        </w:rPr>
        <w:t>.</w:t>
      </w:r>
    </w:p>
    <w:tbl>
      <w:tblPr>
        <w:tblW w:w="11340" w:type="dxa"/>
        <w:tblInd w:w="-49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48"/>
        <w:gridCol w:w="2016"/>
        <w:gridCol w:w="306"/>
        <w:gridCol w:w="2685"/>
        <w:gridCol w:w="1130"/>
        <w:gridCol w:w="1091"/>
        <w:gridCol w:w="777"/>
        <w:gridCol w:w="12"/>
        <w:gridCol w:w="1275"/>
      </w:tblGrid>
      <w:tr w:rsidR="008D33FE" w:rsidRPr="00737EA3" w14:paraId="05ED2551" w14:textId="77777777" w:rsidTr="00F75624">
        <w:trPr>
          <w:trHeight w:val="255"/>
        </w:trPr>
        <w:tc>
          <w:tcPr>
            <w:tcW w:w="113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4B083"/>
            <w:vAlign w:val="center"/>
          </w:tcPr>
          <w:p w14:paraId="1A9CA185" w14:textId="77777777" w:rsidR="008D33FE" w:rsidRPr="00737EA3" w:rsidRDefault="008D33FE" w:rsidP="00737EA3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es-ES"/>
              </w:rPr>
              <w:t>2</w:t>
            </w:r>
            <w:r w:rsidRPr="00361D72">
              <w:rPr>
                <w:rFonts w:ascii="Times New Roman" w:eastAsia="Times New Roman" w:hAnsi="Times New Roman"/>
                <w:b/>
                <w:sz w:val="20"/>
                <w:szCs w:val="20"/>
                <w:lang w:eastAsia="es-ES"/>
              </w:rPr>
              <w:t xml:space="preserve">. 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es-ES"/>
              </w:rPr>
              <w:t>VERIFICACIÓ</w:t>
            </w:r>
            <w:r w:rsidRPr="00361D72">
              <w:rPr>
                <w:rFonts w:ascii="Times New Roman" w:eastAsia="Times New Roman" w:hAnsi="Times New Roman"/>
                <w:b/>
                <w:sz w:val="20"/>
                <w:szCs w:val="20"/>
                <w:lang w:eastAsia="es-ES"/>
              </w:rPr>
              <w:t>N DE REQUISITOS</w:t>
            </w:r>
          </w:p>
        </w:tc>
      </w:tr>
      <w:tr w:rsidR="008D33FE" w:rsidRPr="00737EA3" w14:paraId="772095BF" w14:textId="77777777" w:rsidTr="00F75624">
        <w:trPr>
          <w:trHeight w:val="255"/>
        </w:trPr>
        <w:tc>
          <w:tcPr>
            <w:tcW w:w="1134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4B083"/>
            <w:vAlign w:val="center"/>
            <w:hideMark/>
          </w:tcPr>
          <w:p w14:paraId="75BD382A" w14:textId="77777777" w:rsidR="008D33FE" w:rsidRPr="00737EA3" w:rsidRDefault="008D33FE" w:rsidP="00737EA3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737E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s-CO" w:eastAsia="es-CO"/>
              </w:rPr>
              <w:t>2.1 PERFIL Y/O CONDICIONES MÍNIMAS REQUERIDAS</w:t>
            </w:r>
          </w:p>
        </w:tc>
      </w:tr>
      <w:tr w:rsidR="008D33FE" w:rsidRPr="00737EA3" w14:paraId="71046D91" w14:textId="77777777" w:rsidTr="00F75624">
        <w:trPr>
          <w:trHeight w:val="360"/>
        </w:trPr>
        <w:tc>
          <w:tcPr>
            <w:tcW w:w="204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4B083"/>
            <w:vAlign w:val="center"/>
            <w:hideMark/>
          </w:tcPr>
          <w:p w14:paraId="381DAF35" w14:textId="77777777" w:rsidR="008D33FE" w:rsidRPr="00737EA3" w:rsidRDefault="008D33FE" w:rsidP="00737EA3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737E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s-CO" w:eastAsia="es-CO"/>
              </w:rPr>
              <w:t>GRUPO</w:t>
            </w:r>
          </w:p>
        </w:tc>
        <w:tc>
          <w:tcPr>
            <w:tcW w:w="232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4B083"/>
            <w:vAlign w:val="center"/>
            <w:hideMark/>
          </w:tcPr>
          <w:p w14:paraId="65D7509B" w14:textId="77777777" w:rsidR="008D33FE" w:rsidRPr="00737EA3" w:rsidRDefault="008D33FE" w:rsidP="00737EA3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737E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s-CO" w:eastAsia="es-CO"/>
              </w:rPr>
              <w:t>CATEGORÍA</w:t>
            </w:r>
          </w:p>
        </w:tc>
        <w:tc>
          <w:tcPr>
            <w:tcW w:w="381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4B083"/>
            <w:vAlign w:val="center"/>
            <w:hideMark/>
          </w:tcPr>
          <w:p w14:paraId="103C27AC" w14:textId="77777777" w:rsidR="008D33FE" w:rsidRPr="00737EA3" w:rsidRDefault="008D33FE" w:rsidP="00737EA3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737E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s-CO" w:eastAsia="es-CO"/>
              </w:rPr>
              <w:t>FORMACIÓN ACADÉMICA</w:t>
            </w:r>
          </w:p>
        </w:tc>
        <w:tc>
          <w:tcPr>
            <w:tcW w:w="315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4B083"/>
            <w:vAlign w:val="center"/>
            <w:hideMark/>
          </w:tcPr>
          <w:p w14:paraId="6ECAB165" w14:textId="77777777" w:rsidR="008D33FE" w:rsidRPr="00737EA3" w:rsidRDefault="008D33FE" w:rsidP="00737EA3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737E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s-CO" w:eastAsia="es-CO"/>
              </w:rPr>
              <w:t>EXPERIENCIA</w:t>
            </w:r>
          </w:p>
        </w:tc>
      </w:tr>
      <w:tr w:rsidR="008D33FE" w:rsidRPr="00737EA3" w14:paraId="3239ADDB" w14:textId="77777777" w:rsidTr="005740D1">
        <w:trPr>
          <w:trHeight w:val="367"/>
        </w:trPr>
        <w:tc>
          <w:tcPr>
            <w:tcW w:w="204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51EC59DF" w14:textId="21902707" w:rsidR="008D33FE" w:rsidRPr="00547710" w:rsidRDefault="004667F1" w:rsidP="007C0FDF">
            <w:pPr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</w:rPr>
              <w:t>7</w:t>
            </w:r>
          </w:p>
        </w:tc>
        <w:tc>
          <w:tcPr>
            <w:tcW w:w="232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7340A623" w14:textId="5DD2DEF4" w:rsidR="008D33FE" w:rsidRPr="00547710" w:rsidRDefault="004667F1" w:rsidP="006261F2">
            <w:pPr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es-CO" w:eastAsia="es-CO"/>
              </w:rPr>
            </w:pPr>
            <w:r>
              <w:rPr>
                <w:rFonts w:ascii="Times New Roman" w:eastAsia="Times New Roman" w:hAnsi="Times New Roman"/>
                <w:color w:val="000000"/>
                <w:sz w:val="14"/>
                <w:szCs w:val="14"/>
                <w:lang w:val="es-CO" w:eastAsia="es-CO"/>
              </w:rPr>
              <w:t>D</w:t>
            </w:r>
          </w:p>
        </w:tc>
        <w:tc>
          <w:tcPr>
            <w:tcW w:w="3815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12327CA9" w14:textId="1E313B1C" w:rsidR="008D33FE" w:rsidRPr="00547710" w:rsidRDefault="004667F1" w:rsidP="00431146">
            <w:pPr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es-CO" w:eastAsia="es-CO"/>
              </w:rPr>
            </w:pPr>
            <w:r w:rsidRPr="004667F1">
              <w:rPr>
                <w:rFonts w:ascii="Times New Roman" w:eastAsia="Times New Roman" w:hAnsi="Times New Roman"/>
                <w:color w:val="000000"/>
                <w:sz w:val="14"/>
                <w:szCs w:val="14"/>
                <w:lang w:val="es-CO" w:eastAsia="es-CO"/>
              </w:rPr>
              <w:t>TITULO BACHILLER</w:t>
            </w:r>
          </w:p>
        </w:tc>
        <w:tc>
          <w:tcPr>
            <w:tcW w:w="3155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35E52142" w14:textId="658BB11A" w:rsidR="008D33FE" w:rsidRPr="00547710" w:rsidRDefault="00431146" w:rsidP="00547710">
            <w:pPr>
              <w:jc w:val="center"/>
              <w:rPr>
                <w:rFonts w:ascii="Times New Roman" w:eastAsia="Times New Roman" w:hAnsi="Times New Roman"/>
                <w:color w:val="000000"/>
                <w:sz w:val="14"/>
                <w:szCs w:val="14"/>
                <w:lang w:val="es-CO" w:eastAsia="es-CO"/>
              </w:rPr>
            </w:pPr>
            <w:r w:rsidRPr="00431146">
              <w:rPr>
                <w:rFonts w:ascii="Times New Roman" w:eastAsia="Times New Roman" w:hAnsi="Times New Roman"/>
                <w:color w:val="000000"/>
                <w:sz w:val="14"/>
                <w:szCs w:val="14"/>
                <w:lang w:val="es-CO" w:eastAsia="es-CO"/>
              </w:rPr>
              <w:t>SIN EXPERIENCIA</w:t>
            </w:r>
          </w:p>
        </w:tc>
      </w:tr>
      <w:tr w:rsidR="008D33FE" w:rsidRPr="00737EA3" w14:paraId="79AE2537" w14:textId="77777777" w:rsidTr="0013151F">
        <w:trPr>
          <w:trHeight w:val="60"/>
        </w:trPr>
        <w:tc>
          <w:tcPr>
            <w:tcW w:w="204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69CF6BF8" w14:textId="77777777" w:rsidR="008D33FE" w:rsidRPr="00737EA3" w:rsidRDefault="008D33FE" w:rsidP="00737EA3">
            <w:pPr>
              <w:rPr>
                <w:rFonts w:ascii="Times New Roman" w:eastAsia="Times New Roman" w:hAnsi="Times New Roman"/>
                <w:color w:val="000000"/>
                <w:sz w:val="17"/>
                <w:szCs w:val="17"/>
                <w:lang w:val="es-CO" w:eastAsia="es-CO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556DF8E3" w14:textId="77777777" w:rsidR="008D33FE" w:rsidRPr="00737EA3" w:rsidRDefault="008D33FE" w:rsidP="00737EA3">
            <w:pPr>
              <w:rPr>
                <w:rFonts w:ascii="Times New Roman" w:eastAsia="Times New Roman" w:hAnsi="Times New Roman"/>
                <w:color w:val="000000"/>
                <w:sz w:val="17"/>
                <w:szCs w:val="17"/>
                <w:lang w:val="es-CO" w:eastAsia="es-CO"/>
              </w:rPr>
            </w:pPr>
            <w:r w:rsidRPr="00737EA3">
              <w:rPr>
                <w:rFonts w:ascii="Times New Roman" w:eastAsia="Times New Roman" w:hAnsi="Times New Roman"/>
                <w:color w:val="000000"/>
                <w:sz w:val="17"/>
                <w:szCs w:val="17"/>
                <w:lang w:val="es-CO" w:eastAsia="es-CO"/>
              </w:rPr>
              <w:t> </w:t>
            </w:r>
          </w:p>
        </w:tc>
        <w:tc>
          <w:tcPr>
            <w:tcW w:w="306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76F1F69A" w14:textId="77777777" w:rsidR="008D33FE" w:rsidRPr="00737EA3" w:rsidRDefault="008D33FE" w:rsidP="00737EA3">
            <w:pPr>
              <w:rPr>
                <w:rFonts w:ascii="Times New Roman" w:eastAsia="Times New Roman" w:hAnsi="Times New Roman"/>
                <w:color w:val="000000"/>
                <w:sz w:val="17"/>
                <w:szCs w:val="17"/>
                <w:lang w:val="es-CO" w:eastAsia="es-CO"/>
              </w:rPr>
            </w:pPr>
            <w:r w:rsidRPr="00737EA3">
              <w:rPr>
                <w:rFonts w:ascii="Times New Roman" w:eastAsia="Times New Roman" w:hAnsi="Times New Roman"/>
                <w:color w:val="000000"/>
                <w:sz w:val="17"/>
                <w:szCs w:val="17"/>
                <w:lang w:val="es-CO" w:eastAsia="es-CO"/>
              </w:rPr>
              <w:t> 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3B8E5F7E" w14:textId="77777777" w:rsidR="008D33FE" w:rsidRPr="00737EA3" w:rsidRDefault="008D33FE" w:rsidP="00737EA3">
            <w:pPr>
              <w:rPr>
                <w:rFonts w:ascii="Times New Roman" w:eastAsia="Times New Roman" w:hAnsi="Times New Roman"/>
                <w:color w:val="000000"/>
                <w:sz w:val="17"/>
                <w:szCs w:val="17"/>
                <w:lang w:val="es-CO" w:eastAsia="es-CO"/>
              </w:rPr>
            </w:pPr>
            <w:r w:rsidRPr="00737EA3">
              <w:rPr>
                <w:rFonts w:ascii="Times New Roman" w:eastAsia="Times New Roman" w:hAnsi="Times New Roman"/>
                <w:color w:val="000000"/>
                <w:sz w:val="17"/>
                <w:szCs w:val="17"/>
                <w:lang w:val="es-CO" w:eastAsia="es-CO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5FF22DD4" w14:textId="77777777" w:rsidR="008D33FE" w:rsidRPr="00737EA3" w:rsidRDefault="008D33FE" w:rsidP="00737EA3">
            <w:pPr>
              <w:rPr>
                <w:rFonts w:ascii="Times New Roman" w:eastAsia="Times New Roman" w:hAnsi="Times New Roman"/>
                <w:color w:val="000000"/>
                <w:sz w:val="17"/>
                <w:szCs w:val="17"/>
                <w:lang w:val="es-CO" w:eastAsia="es-CO"/>
              </w:rPr>
            </w:pPr>
            <w:r w:rsidRPr="00737EA3">
              <w:rPr>
                <w:rFonts w:ascii="Times New Roman" w:eastAsia="Times New Roman" w:hAnsi="Times New Roman"/>
                <w:color w:val="000000"/>
                <w:sz w:val="17"/>
                <w:szCs w:val="17"/>
                <w:lang w:val="es-CO" w:eastAsia="es-CO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68D4FBAC" w14:textId="77777777" w:rsidR="008D33FE" w:rsidRPr="00737EA3" w:rsidRDefault="008D33FE" w:rsidP="00737EA3">
            <w:pPr>
              <w:rPr>
                <w:rFonts w:ascii="Times New Roman" w:eastAsia="Times New Roman" w:hAnsi="Times New Roman"/>
                <w:color w:val="000000"/>
                <w:sz w:val="17"/>
                <w:szCs w:val="17"/>
                <w:lang w:val="es-CO" w:eastAsia="es-CO"/>
              </w:rPr>
            </w:pPr>
            <w:r w:rsidRPr="00737EA3">
              <w:rPr>
                <w:rFonts w:ascii="Times New Roman" w:eastAsia="Times New Roman" w:hAnsi="Times New Roman"/>
                <w:color w:val="000000"/>
                <w:sz w:val="17"/>
                <w:szCs w:val="17"/>
                <w:lang w:val="es-CO" w:eastAsia="es-CO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4DC7F7A2" w14:textId="77777777" w:rsidR="008D33FE" w:rsidRPr="00737EA3" w:rsidRDefault="008D33FE" w:rsidP="00737EA3">
            <w:pPr>
              <w:rPr>
                <w:rFonts w:ascii="Times New Roman" w:eastAsia="Times New Roman" w:hAnsi="Times New Roman"/>
                <w:color w:val="000000"/>
                <w:sz w:val="17"/>
                <w:szCs w:val="17"/>
                <w:lang w:val="es-CO" w:eastAsia="es-CO"/>
              </w:rPr>
            </w:pPr>
            <w:r w:rsidRPr="00737EA3">
              <w:rPr>
                <w:rFonts w:ascii="Times New Roman" w:eastAsia="Times New Roman" w:hAnsi="Times New Roman"/>
                <w:color w:val="000000"/>
                <w:sz w:val="17"/>
                <w:szCs w:val="17"/>
                <w:lang w:val="es-CO" w:eastAsia="es-CO"/>
              </w:rPr>
              <w:t> 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14:paraId="0B73EF40" w14:textId="77777777" w:rsidR="008D33FE" w:rsidRPr="00737EA3" w:rsidRDefault="008D33FE" w:rsidP="00737EA3">
            <w:pPr>
              <w:rPr>
                <w:rFonts w:ascii="Times New Roman" w:eastAsia="Times New Roman" w:hAnsi="Times New Roman"/>
                <w:color w:val="000000"/>
                <w:sz w:val="17"/>
                <w:szCs w:val="17"/>
                <w:lang w:val="es-CO" w:eastAsia="es-CO"/>
              </w:rPr>
            </w:pPr>
            <w:r w:rsidRPr="00737EA3">
              <w:rPr>
                <w:rFonts w:ascii="Times New Roman" w:eastAsia="Times New Roman" w:hAnsi="Times New Roman"/>
                <w:color w:val="000000"/>
                <w:sz w:val="17"/>
                <w:szCs w:val="17"/>
                <w:lang w:val="es-CO" w:eastAsia="es-CO"/>
              </w:rPr>
              <w:t> </w:t>
            </w:r>
          </w:p>
        </w:tc>
      </w:tr>
      <w:tr w:rsidR="008D33FE" w:rsidRPr="00737EA3" w14:paraId="3FF03440" w14:textId="77777777" w:rsidTr="00F75624">
        <w:trPr>
          <w:trHeight w:val="199"/>
        </w:trPr>
        <w:tc>
          <w:tcPr>
            <w:tcW w:w="437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4B083"/>
            <w:vAlign w:val="center"/>
            <w:hideMark/>
          </w:tcPr>
          <w:p w14:paraId="28D6AD50" w14:textId="77777777" w:rsidR="008D33FE" w:rsidRPr="00737EA3" w:rsidRDefault="008D33FE" w:rsidP="00737EA3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737E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s-CO" w:eastAsia="es-CO"/>
              </w:rPr>
              <w:t>2.2.  FORMACIÓN ACADÉMICA</w:t>
            </w:r>
          </w:p>
        </w:tc>
        <w:tc>
          <w:tcPr>
            <w:tcW w:w="697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4B083"/>
            <w:vAlign w:val="center"/>
            <w:hideMark/>
          </w:tcPr>
          <w:p w14:paraId="4EC39321" w14:textId="77777777" w:rsidR="008D33FE" w:rsidRPr="00737EA3" w:rsidRDefault="008D33FE" w:rsidP="00737EA3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737E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s-CO" w:eastAsia="es-CO"/>
              </w:rPr>
              <w:t xml:space="preserve">2.3. EXPERIENCIA </w:t>
            </w:r>
          </w:p>
        </w:tc>
      </w:tr>
      <w:tr w:rsidR="008D33FE" w:rsidRPr="00737EA3" w14:paraId="33BDAA7E" w14:textId="77777777" w:rsidTr="00F75624">
        <w:trPr>
          <w:trHeight w:val="462"/>
        </w:trPr>
        <w:tc>
          <w:tcPr>
            <w:tcW w:w="437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D115E3A" w14:textId="77777777" w:rsidR="008D33FE" w:rsidRPr="00737EA3" w:rsidRDefault="008D33FE" w:rsidP="00737EA3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s-CO" w:eastAsia="es-CO"/>
              </w:rPr>
            </w:pPr>
          </w:p>
        </w:tc>
        <w:tc>
          <w:tcPr>
            <w:tcW w:w="2685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4B083"/>
            <w:vAlign w:val="center"/>
            <w:hideMark/>
          </w:tcPr>
          <w:p w14:paraId="1E58D540" w14:textId="77777777" w:rsidR="008D33FE" w:rsidRPr="00737EA3" w:rsidRDefault="008D33FE" w:rsidP="00737EA3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737E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s-CO" w:eastAsia="es-CO"/>
              </w:rPr>
              <w:t>ENTIDAD (No. Contrato, si aplica, y actividad/cargo)</w:t>
            </w:r>
          </w:p>
        </w:tc>
        <w:tc>
          <w:tcPr>
            <w:tcW w:w="2221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000000" w:fill="F4B083"/>
            <w:vAlign w:val="center"/>
            <w:hideMark/>
          </w:tcPr>
          <w:p w14:paraId="50F9CD98" w14:textId="77777777" w:rsidR="008D33FE" w:rsidRPr="00737EA3" w:rsidRDefault="008D33FE" w:rsidP="00737EA3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737E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s-CO" w:eastAsia="es-CO"/>
              </w:rPr>
              <w:t>TIEMPO EXPERIENCIA</w:t>
            </w:r>
          </w:p>
        </w:tc>
        <w:tc>
          <w:tcPr>
            <w:tcW w:w="2064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4B083"/>
            <w:vAlign w:val="center"/>
            <w:hideMark/>
          </w:tcPr>
          <w:p w14:paraId="1A5115CA" w14:textId="77777777" w:rsidR="008D33FE" w:rsidRPr="00737EA3" w:rsidRDefault="008D33FE" w:rsidP="00737EA3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737E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s-CO" w:eastAsia="es-CO"/>
              </w:rPr>
              <w:t>TOTAL, EXPERIENCIA</w:t>
            </w:r>
          </w:p>
        </w:tc>
      </w:tr>
      <w:tr w:rsidR="008D33FE" w:rsidRPr="00737EA3" w14:paraId="3916FAFB" w14:textId="77777777" w:rsidTr="00302C23">
        <w:trPr>
          <w:trHeight w:val="76"/>
        </w:trPr>
        <w:tc>
          <w:tcPr>
            <w:tcW w:w="437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0E4281E3" w14:textId="77777777" w:rsidR="008D33FE" w:rsidRPr="00737EA3" w:rsidRDefault="008D33FE" w:rsidP="00737EA3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s-CO" w:eastAsia="es-CO"/>
              </w:rPr>
            </w:pPr>
          </w:p>
        </w:tc>
        <w:tc>
          <w:tcPr>
            <w:tcW w:w="26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87D9A56" w14:textId="77777777" w:rsidR="008D33FE" w:rsidRPr="00737EA3" w:rsidRDefault="008D33FE" w:rsidP="00737EA3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s-CO" w:eastAsia="es-CO"/>
              </w:rPr>
            </w:pPr>
          </w:p>
        </w:tc>
        <w:tc>
          <w:tcPr>
            <w:tcW w:w="2221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000000" w:fill="F4B083"/>
            <w:vAlign w:val="center"/>
            <w:hideMark/>
          </w:tcPr>
          <w:p w14:paraId="7596A9E9" w14:textId="77777777" w:rsidR="008D33FE" w:rsidRPr="00737EA3" w:rsidRDefault="008D33FE" w:rsidP="00737EA3">
            <w:pPr>
              <w:jc w:val="center"/>
              <w:rPr>
                <w:rFonts w:ascii="Times New Roman" w:eastAsia="Times New Roman" w:hAnsi="Times New Roman"/>
                <w:b/>
                <w:bCs/>
                <w:color w:val="A6A6A6"/>
                <w:sz w:val="20"/>
                <w:szCs w:val="20"/>
                <w:lang w:val="es-CO" w:eastAsia="es-CO"/>
              </w:rPr>
            </w:pPr>
            <w:r w:rsidRPr="00737EA3">
              <w:rPr>
                <w:rFonts w:ascii="Times New Roman" w:eastAsia="Times New Roman" w:hAnsi="Times New Roman"/>
                <w:b/>
                <w:bCs/>
                <w:color w:val="A6A6A6"/>
                <w:sz w:val="20"/>
                <w:szCs w:val="20"/>
                <w:lang w:val="es-CO" w:eastAsia="es-CO"/>
              </w:rPr>
              <w:t>(DD/MM/AAAA)</w:t>
            </w:r>
          </w:p>
        </w:tc>
        <w:tc>
          <w:tcPr>
            <w:tcW w:w="2064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001333A" w14:textId="77777777" w:rsidR="008D33FE" w:rsidRPr="00737EA3" w:rsidRDefault="008D33FE" w:rsidP="00737EA3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s-CO" w:eastAsia="es-CO"/>
              </w:rPr>
            </w:pPr>
          </w:p>
        </w:tc>
      </w:tr>
      <w:tr w:rsidR="008D33FE" w:rsidRPr="00737EA3" w14:paraId="341EDA20" w14:textId="77777777" w:rsidTr="00302C23">
        <w:trPr>
          <w:trHeight w:val="249"/>
        </w:trPr>
        <w:tc>
          <w:tcPr>
            <w:tcW w:w="437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1A750E4" w14:textId="77777777" w:rsidR="008D33FE" w:rsidRPr="00737EA3" w:rsidRDefault="008D33FE" w:rsidP="00737EA3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s-CO" w:eastAsia="es-CO"/>
              </w:rPr>
            </w:pPr>
          </w:p>
        </w:tc>
        <w:tc>
          <w:tcPr>
            <w:tcW w:w="2685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AD70F46" w14:textId="77777777" w:rsidR="008D33FE" w:rsidRPr="00737EA3" w:rsidRDefault="008D33FE" w:rsidP="00737EA3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s-CO" w:eastAsia="es-CO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3"/>
            <w:vAlign w:val="center"/>
            <w:hideMark/>
          </w:tcPr>
          <w:p w14:paraId="3771BF1B" w14:textId="77777777" w:rsidR="008D33FE" w:rsidRPr="00737EA3" w:rsidRDefault="008D33FE" w:rsidP="00737EA3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val="es-CO" w:eastAsia="es-CO"/>
              </w:rPr>
            </w:pPr>
            <w:hyperlink r:id="rId10" w:history="1">
              <w:r w:rsidRPr="00737EA3">
                <w:rPr>
                  <w:rFonts w:ascii="Times New Roman" w:eastAsia="Times New Roman" w:hAnsi="Times New Roman"/>
                  <w:b/>
                  <w:bCs/>
                  <w:color w:val="000000"/>
                  <w:sz w:val="17"/>
                  <w:szCs w:val="17"/>
                  <w:lang w:val="es-CO" w:eastAsia="es-CO"/>
                </w:rPr>
                <w:t>Desde</w:t>
              </w:r>
            </w:hyperlink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3"/>
            <w:vAlign w:val="center"/>
            <w:hideMark/>
          </w:tcPr>
          <w:p w14:paraId="21BD3E03" w14:textId="77777777" w:rsidR="008D33FE" w:rsidRPr="00737EA3" w:rsidRDefault="008D33FE" w:rsidP="00737EA3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val="es-CO" w:eastAsia="es-CO"/>
              </w:rPr>
            </w:pPr>
            <w:r w:rsidRPr="00737EA3"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val="es-CO" w:eastAsia="es-CO"/>
              </w:rPr>
              <w:t>Hasta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3"/>
            <w:vAlign w:val="center"/>
            <w:hideMark/>
          </w:tcPr>
          <w:p w14:paraId="7400AC57" w14:textId="77777777" w:rsidR="008D33FE" w:rsidRPr="00737EA3" w:rsidRDefault="008D33FE" w:rsidP="00737EA3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val="es-CO" w:eastAsia="es-CO"/>
              </w:rPr>
            </w:pPr>
            <w:r w:rsidRPr="00737EA3"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val="es-CO" w:eastAsia="es-CO"/>
              </w:rPr>
              <w:t>Meses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4B083"/>
            <w:vAlign w:val="center"/>
            <w:hideMark/>
          </w:tcPr>
          <w:p w14:paraId="58E068BC" w14:textId="77777777" w:rsidR="008D33FE" w:rsidRPr="00737EA3" w:rsidRDefault="008D33FE" w:rsidP="00737EA3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val="es-CO" w:eastAsia="es-CO"/>
              </w:rPr>
            </w:pPr>
            <w:r w:rsidRPr="00737EA3"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val="es-CO" w:eastAsia="es-CO"/>
              </w:rPr>
              <w:t>Días</w:t>
            </w:r>
          </w:p>
        </w:tc>
      </w:tr>
      <w:tr w:rsidR="008D33FE" w:rsidRPr="00F76F31" w14:paraId="03F4F9BA" w14:textId="77777777" w:rsidTr="00156CDF">
        <w:trPr>
          <w:trHeight w:val="282"/>
        </w:trPr>
        <w:tc>
          <w:tcPr>
            <w:tcW w:w="204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EA2D1B2" w14:textId="77777777" w:rsidR="008D33FE" w:rsidRPr="00737EA3" w:rsidRDefault="008D33FE" w:rsidP="00877168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737E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s-CO" w:eastAsia="es-CO"/>
              </w:rPr>
              <w:t>Educación Básica:</w:t>
            </w:r>
          </w:p>
        </w:tc>
        <w:tc>
          <w:tcPr>
            <w:tcW w:w="232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vAlign w:val="center"/>
          </w:tcPr>
          <w:p w14:paraId="423DF814" w14:textId="3D7D6F07" w:rsidR="0024268A" w:rsidRPr="00CB73D8" w:rsidRDefault="00CB73D8" w:rsidP="0024268A">
            <w:pPr>
              <w:jc w:val="both"/>
              <w:rPr>
                <w:rFonts w:ascii="Times New Roman" w:eastAsia="Times New Roman" w:hAnsi="Times New Roman"/>
                <w:noProof/>
                <w:color w:val="000000"/>
                <w:sz w:val="16"/>
                <w:szCs w:val="16"/>
                <w:lang w:val="en-US" w:eastAsia="es-CO"/>
              </w:rPr>
            </w:pPr>
            <w:r w:rsidRPr="00CB73D8">
              <w:rPr>
                <w:rFonts w:ascii="Times New Roman" w:eastAsia="Times New Roman" w:hAnsi="Times New Roman"/>
                <w:noProof/>
                <w:color w:val="000000"/>
                <w:sz w:val="16"/>
                <w:szCs w:val="16"/>
                <w:lang w:val="en-US" w:eastAsia="es-CO"/>
              </w:rPr>
              <w:t>INSTITUTO GER WILL</w:t>
            </w:r>
            <w:r w:rsidR="0024268A" w:rsidRPr="00CB73D8">
              <w:rPr>
                <w:rFonts w:ascii="Times New Roman" w:eastAsia="Times New Roman" w:hAnsi="Times New Roman"/>
                <w:noProof/>
                <w:color w:val="000000"/>
                <w:sz w:val="16"/>
                <w:szCs w:val="16"/>
                <w:lang w:val="en-US" w:eastAsia="es-CO"/>
              </w:rPr>
              <w:t xml:space="preserve"> –</w:t>
            </w:r>
          </w:p>
          <w:p w14:paraId="5E62FEF7" w14:textId="781705E5" w:rsidR="0024268A" w:rsidRPr="00CB73D8" w:rsidRDefault="00CB73D8" w:rsidP="0024268A">
            <w:pPr>
              <w:jc w:val="both"/>
              <w:rPr>
                <w:rFonts w:ascii="Times New Roman" w:eastAsia="Times New Roman" w:hAnsi="Times New Roman"/>
                <w:noProof/>
                <w:color w:val="000000"/>
                <w:sz w:val="16"/>
                <w:szCs w:val="16"/>
                <w:lang w:val="en-US" w:eastAsia="es-CO"/>
              </w:rPr>
            </w:pPr>
            <w:r>
              <w:rPr>
                <w:rFonts w:ascii="Times New Roman" w:eastAsia="Times New Roman" w:hAnsi="Times New Roman"/>
                <w:noProof/>
                <w:color w:val="000000"/>
                <w:sz w:val="16"/>
                <w:szCs w:val="16"/>
                <w:lang w:val="en-US" w:eastAsia="es-CO"/>
              </w:rPr>
              <w:t>15</w:t>
            </w:r>
            <w:r w:rsidR="0024268A" w:rsidRPr="00CB73D8">
              <w:rPr>
                <w:rFonts w:ascii="Times New Roman" w:eastAsia="Times New Roman" w:hAnsi="Times New Roman"/>
                <w:noProof/>
                <w:color w:val="000000"/>
                <w:sz w:val="16"/>
                <w:szCs w:val="16"/>
                <w:lang w:val="en-US" w:eastAsia="es-CO"/>
              </w:rPr>
              <w:t>/</w:t>
            </w:r>
            <w:r>
              <w:rPr>
                <w:rFonts w:ascii="Times New Roman" w:eastAsia="Times New Roman" w:hAnsi="Times New Roman"/>
                <w:noProof/>
                <w:color w:val="000000"/>
                <w:sz w:val="16"/>
                <w:szCs w:val="16"/>
                <w:lang w:val="en-US" w:eastAsia="es-CO"/>
              </w:rPr>
              <w:t>03</w:t>
            </w:r>
            <w:r w:rsidR="0024268A" w:rsidRPr="00CB73D8">
              <w:rPr>
                <w:rFonts w:ascii="Times New Roman" w:eastAsia="Times New Roman" w:hAnsi="Times New Roman"/>
                <w:noProof/>
                <w:color w:val="000000"/>
                <w:sz w:val="16"/>
                <w:szCs w:val="16"/>
                <w:lang w:val="en-US" w:eastAsia="es-CO"/>
              </w:rPr>
              <w:t>/201</w:t>
            </w:r>
            <w:r>
              <w:rPr>
                <w:rFonts w:ascii="Times New Roman" w:eastAsia="Times New Roman" w:hAnsi="Times New Roman"/>
                <w:noProof/>
                <w:color w:val="000000"/>
                <w:sz w:val="16"/>
                <w:szCs w:val="16"/>
                <w:lang w:val="en-US" w:eastAsia="es-CO"/>
              </w:rPr>
              <w:t>6</w:t>
            </w:r>
            <w:r w:rsidR="0024268A" w:rsidRPr="00CB73D8">
              <w:rPr>
                <w:rFonts w:ascii="Times New Roman" w:eastAsia="Times New Roman" w:hAnsi="Times New Roman"/>
                <w:noProof/>
                <w:color w:val="000000"/>
                <w:sz w:val="16"/>
                <w:szCs w:val="16"/>
                <w:lang w:val="en-US" w:eastAsia="es-CO"/>
              </w:rPr>
              <w:t xml:space="preserve"> – BACHILLER </w:t>
            </w:r>
          </w:p>
          <w:p w14:paraId="065DBABB" w14:textId="16DC328F" w:rsidR="008D33FE" w:rsidRPr="00CB73D8" w:rsidRDefault="0024268A" w:rsidP="0024268A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es-CO"/>
              </w:rPr>
            </w:pPr>
            <w:r w:rsidRPr="00CB73D8">
              <w:rPr>
                <w:rFonts w:ascii="Times New Roman" w:eastAsia="Times New Roman" w:hAnsi="Times New Roman"/>
                <w:noProof/>
                <w:color w:val="000000"/>
                <w:sz w:val="16"/>
                <w:szCs w:val="16"/>
                <w:lang w:val="en-US" w:eastAsia="es-CO"/>
              </w:rPr>
              <w:t>ACADEMICO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4D1494F" w14:textId="0FD2659B" w:rsidR="008D33FE" w:rsidRPr="00CB73D8" w:rsidRDefault="008D33FE" w:rsidP="00463E8C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es-CO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7BF6506F" w14:textId="271C9D7C" w:rsidR="008D33FE" w:rsidRPr="00CB73D8" w:rsidRDefault="008D33FE" w:rsidP="00E935CF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es-CO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3378B261" w14:textId="0EE29FE4" w:rsidR="008D33FE" w:rsidRPr="00CB73D8" w:rsidRDefault="008D33FE" w:rsidP="004375DA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es-CO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85FF70D" w14:textId="539B7BA1" w:rsidR="008D33FE" w:rsidRPr="00CB73D8" w:rsidRDefault="008D33FE" w:rsidP="00877168">
            <w:pPr>
              <w:jc w:val="center"/>
              <w:rPr>
                <w:rFonts w:ascii="Times New Roman" w:eastAsia="Times New Roman" w:hAnsi="Times New Roman"/>
                <w:color w:val="000000"/>
                <w:sz w:val="14"/>
                <w:szCs w:val="16"/>
                <w:lang w:val="en-US" w:eastAsia="es-CO"/>
              </w:rPr>
            </w:pPr>
          </w:p>
        </w:tc>
        <w:tc>
          <w:tcPr>
            <w:tcW w:w="12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4956FF5" w14:textId="1CED3874" w:rsidR="008D33FE" w:rsidRPr="00CB73D8" w:rsidRDefault="008D33FE" w:rsidP="00547710">
            <w:pPr>
              <w:jc w:val="center"/>
              <w:rPr>
                <w:rFonts w:ascii="Times New Roman" w:eastAsia="Times New Roman" w:hAnsi="Times New Roman"/>
                <w:color w:val="000000"/>
                <w:sz w:val="14"/>
                <w:szCs w:val="16"/>
                <w:lang w:val="en-US" w:eastAsia="es-CO"/>
              </w:rPr>
            </w:pPr>
          </w:p>
        </w:tc>
      </w:tr>
      <w:tr w:rsidR="008D33FE" w:rsidRPr="00F76F31" w14:paraId="335A6C3C" w14:textId="77777777" w:rsidTr="00156CDF">
        <w:trPr>
          <w:trHeight w:val="282"/>
        </w:trPr>
        <w:tc>
          <w:tcPr>
            <w:tcW w:w="20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81D0160" w14:textId="77777777" w:rsidR="008D33FE" w:rsidRPr="00CB73D8" w:rsidRDefault="008D33FE" w:rsidP="006261F2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n-US" w:eastAsia="es-CO"/>
              </w:rPr>
            </w:pPr>
          </w:p>
        </w:tc>
        <w:tc>
          <w:tcPr>
            <w:tcW w:w="2322" w:type="dxa"/>
            <w:gridSpan w:val="2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14:paraId="3BCAB18B" w14:textId="77777777" w:rsidR="008D33FE" w:rsidRPr="00CB73D8" w:rsidRDefault="008D33FE" w:rsidP="006261F2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es-CO"/>
              </w:rPr>
            </w:pPr>
          </w:p>
        </w:tc>
        <w:tc>
          <w:tcPr>
            <w:tcW w:w="2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A09EA06" w14:textId="3111E0FD" w:rsidR="008D33FE" w:rsidRPr="00CB73D8" w:rsidRDefault="008D33FE" w:rsidP="00296096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es-CO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963E1CA" w14:textId="1DF73DFD" w:rsidR="008D33FE" w:rsidRPr="00CB73D8" w:rsidRDefault="008D33FE" w:rsidP="006261F2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es-CO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7D9D4A8" w14:textId="624F798F" w:rsidR="008D33FE" w:rsidRPr="00CB73D8" w:rsidRDefault="008D33FE" w:rsidP="006261F2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es-CO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ABFF570" w14:textId="6AD757C8" w:rsidR="008D33FE" w:rsidRPr="00CB73D8" w:rsidRDefault="008D33FE" w:rsidP="006261F2">
            <w:pPr>
              <w:jc w:val="center"/>
              <w:rPr>
                <w:rFonts w:ascii="Times New Roman" w:eastAsia="Times New Roman" w:hAnsi="Times New Roman"/>
                <w:color w:val="000000"/>
                <w:sz w:val="14"/>
                <w:szCs w:val="16"/>
                <w:lang w:val="en-US" w:eastAsia="es-CO"/>
              </w:rPr>
            </w:pPr>
          </w:p>
        </w:tc>
        <w:tc>
          <w:tcPr>
            <w:tcW w:w="12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137C3AB" w14:textId="1590B0B2" w:rsidR="008D33FE" w:rsidRPr="00CB73D8" w:rsidRDefault="008D33FE" w:rsidP="006261F2">
            <w:pPr>
              <w:jc w:val="center"/>
              <w:rPr>
                <w:rFonts w:ascii="Times New Roman" w:eastAsia="Times New Roman" w:hAnsi="Times New Roman"/>
                <w:color w:val="000000"/>
                <w:sz w:val="14"/>
                <w:szCs w:val="16"/>
                <w:lang w:val="en-US" w:eastAsia="es-CO"/>
              </w:rPr>
            </w:pPr>
          </w:p>
        </w:tc>
      </w:tr>
      <w:tr w:rsidR="008D33FE" w:rsidRPr="00F76F31" w14:paraId="5E50D153" w14:textId="77777777" w:rsidTr="00156CDF">
        <w:trPr>
          <w:trHeight w:val="259"/>
        </w:trPr>
        <w:tc>
          <w:tcPr>
            <w:tcW w:w="20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F70FF7" w14:textId="77777777" w:rsidR="008D33FE" w:rsidRPr="00CB73D8" w:rsidRDefault="008D33FE" w:rsidP="006261F2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n-US" w:eastAsia="es-CO"/>
              </w:rPr>
            </w:pPr>
          </w:p>
        </w:tc>
        <w:tc>
          <w:tcPr>
            <w:tcW w:w="2322" w:type="dxa"/>
            <w:gridSpan w:val="2"/>
            <w:vMerge/>
            <w:tcBorders>
              <w:left w:val="single" w:sz="8" w:space="0" w:color="auto"/>
              <w:right w:val="single" w:sz="8" w:space="0" w:color="000000"/>
            </w:tcBorders>
            <w:vAlign w:val="center"/>
          </w:tcPr>
          <w:p w14:paraId="572C4C39" w14:textId="77777777" w:rsidR="008D33FE" w:rsidRPr="00CB73D8" w:rsidRDefault="008D33FE" w:rsidP="006261F2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es-CO"/>
              </w:rPr>
            </w:pPr>
          </w:p>
        </w:tc>
        <w:tc>
          <w:tcPr>
            <w:tcW w:w="2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9750A36" w14:textId="389A1A72" w:rsidR="008D33FE" w:rsidRPr="00CB73D8" w:rsidRDefault="008D33FE" w:rsidP="007B36BE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es-CO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A159BD8" w14:textId="4D93C284" w:rsidR="008D33FE" w:rsidRPr="00CB73D8" w:rsidRDefault="008D33FE" w:rsidP="006261F2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es-CO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A08B2B1" w14:textId="68EFAB83" w:rsidR="008D33FE" w:rsidRPr="00CB73D8" w:rsidRDefault="008D33FE" w:rsidP="006261F2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es-CO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2ABC08A5" w14:textId="5AC23ECA" w:rsidR="008D33FE" w:rsidRPr="00CB73D8" w:rsidRDefault="008D33FE" w:rsidP="006261F2">
            <w:pPr>
              <w:jc w:val="center"/>
              <w:rPr>
                <w:rFonts w:ascii="Times New Roman" w:eastAsia="Times New Roman" w:hAnsi="Times New Roman"/>
                <w:color w:val="000000"/>
                <w:sz w:val="14"/>
                <w:szCs w:val="16"/>
                <w:lang w:val="en-US" w:eastAsia="es-CO"/>
              </w:rPr>
            </w:pPr>
          </w:p>
        </w:tc>
        <w:tc>
          <w:tcPr>
            <w:tcW w:w="12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AA45B57" w14:textId="15F107BB" w:rsidR="008D33FE" w:rsidRPr="00CB73D8" w:rsidRDefault="008D33FE" w:rsidP="006261F2">
            <w:pPr>
              <w:jc w:val="center"/>
              <w:rPr>
                <w:rFonts w:ascii="Times New Roman" w:eastAsia="Times New Roman" w:hAnsi="Times New Roman"/>
                <w:color w:val="000000"/>
                <w:sz w:val="14"/>
                <w:szCs w:val="16"/>
                <w:lang w:val="en-US" w:eastAsia="es-CO"/>
              </w:rPr>
            </w:pPr>
          </w:p>
        </w:tc>
      </w:tr>
      <w:tr w:rsidR="008D33FE" w:rsidRPr="00F76F31" w14:paraId="12C0ABA2" w14:textId="77777777" w:rsidTr="00156CDF">
        <w:trPr>
          <w:trHeight w:val="259"/>
        </w:trPr>
        <w:tc>
          <w:tcPr>
            <w:tcW w:w="20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14:paraId="5D7B4A3F" w14:textId="77777777" w:rsidR="008D33FE" w:rsidRPr="00CB73D8" w:rsidRDefault="008D33FE" w:rsidP="006261F2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n-US" w:eastAsia="es-CO"/>
              </w:rPr>
            </w:pPr>
          </w:p>
        </w:tc>
        <w:tc>
          <w:tcPr>
            <w:tcW w:w="2322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</w:tcPr>
          <w:p w14:paraId="5DDC3EB5" w14:textId="77777777" w:rsidR="008D33FE" w:rsidRPr="00CB73D8" w:rsidRDefault="008D33FE" w:rsidP="006261F2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val="en-US" w:eastAsia="es-CO"/>
              </w:rPr>
            </w:pPr>
          </w:p>
        </w:tc>
        <w:tc>
          <w:tcPr>
            <w:tcW w:w="2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55E8E34" w14:textId="483FCF5D" w:rsidR="008D33FE" w:rsidRPr="00CB73D8" w:rsidRDefault="008D33FE" w:rsidP="007B36BE">
            <w:pPr>
              <w:rPr>
                <w:rFonts w:ascii="Times New Roman" w:eastAsia="Times New Roman" w:hAnsi="Times New Roman"/>
                <w:color w:val="000000"/>
                <w:sz w:val="14"/>
                <w:szCs w:val="16"/>
                <w:lang w:val="en-US" w:eastAsia="es-CO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78242AB" w14:textId="46E487F0" w:rsidR="008D33FE" w:rsidRPr="00CB73D8" w:rsidRDefault="008D33FE" w:rsidP="006261F2">
            <w:pPr>
              <w:jc w:val="center"/>
              <w:rPr>
                <w:rFonts w:ascii="Times New Roman" w:eastAsia="Times New Roman" w:hAnsi="Times New Roman"/>
                <w:color w:val="000000"/>
                <w:sz w:val="14"/>
                <w:szCs w:val="16"/>
                <w:lang w:val="en-US" w:eastAsia="es-CO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B449BE5" w14:textId="07D9BAEB" w:rsidR="008D33FE" w:rsidRPr="00CB73D8" w:rsidRDefault="008D33FE" w:rsidP="006261F2">
            <w:pPr>
              <w:jc w:val="center"/>
              <w:rPr>
                <w:rFonts w:ascii="Times New Roman" w:eastAsia="Times New Roman" w:hAnsi="Times New Roman"/>
                <w:color w:val="000000"/>
                <w:sz w:val="14"/>
                <w:szCs w:val="16"/>
                <w:lang w:val="en-US" w:eastAsia="es-CO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21D911B" w14:textId="7FDACC3A" w:rsidR="008D33FE" w:rsidRPr="00CB73D8" w:rsidRDefault="008D33FE" w:rsidP="006261F2">
            <w:pPr>
              <w:jc w:val="center"/>
              <w:rPr>
                <w:rFonts w:ascii="Times New Roman" w:eastAsia="Times New Roman" w:hAnsi="Times New Roman"/>
                <w:color w:val="000000"/>
                <w:sz w:val="14"/>
                <w:szCs w:val="16"/>
                <w:lang w:val="en-US" w:eastAsia="es-CO"/>
              </w:rPr>
            </w:pPr>
          </w:p>
        </w:tc>
        <w:tc>
          <w:tcPr>
            <w:tcW w:w="12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354AEBE" w14:textId="0AF54EC0" w:rsidR="008D33FE" w:rsidRPr="00CB73D8" w:rsidRDefault="008D33FE" w:rsidP="006261F2">
            <w:pPr>
              <w:jc w:val="center"/>
              <w:rPr>
                <w:rFonts w:ascii="Times New Roman" w:eastAsia="Times New Roman" w:hAnsi="Times New Roman"/>
                <w:color w:val="000000"/>
                <w:sz w:val="14"/>
                <w:szCs w:val="16"/>
                <w:lang w:val="en-US" w:eastAsia="es-CO"/>
              </w:rPr>
            </w:pPr>
          </w:p>
        </w:tc>
      </w:tr>
      <w:tr w:rsidR="008D33FE" w:rsidRPr="00737EA3" w14:paraId="758D1441" w14:textId="77777777" w:rsidTr="00C73008">
        <w:trPr>
          <w:trHeight w:val="222"/>
        </w:trPr>
        <w:tc>
          <w:tcPr>
            <w:tcW w:w="20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851C07" w14:textId="77777777" w:rsidR="008D33FE" w:rsidRPr="00CB73D8" w:rsidRDefault="008D33FE" w:rsidP="006261F2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n-US" w:eastAsia="es-CO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190F889" w14:textId="77777777" w:rsidR="008D33FE" w:rsidRPr="00737EA3" w:rsidRDefault="008D33FE" w:rsidP="006261F2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s-CO" w:eastAsia="es-CO"/>
              </w:rPr>
              <w:t>Cumple:</w:t>
            </w:r>
          </w:p>
        </w:tc>
        <w:tc>
          <w:tcPr>
            <w:tcW w:w="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19B57E4" w14:textId="77777777" w:rsidR="008D33FE" w:rsidRPr="00737EA3" w:rsidRDefault="008D33FE" w:rsidP="006261F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val="es-CO" w:eastAsia="es-CO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val="es-CO" w:eastAsia="es-CO"/>
              </w:rPr>
              <w:t>X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F87A18B" w14:textId="77777777" w:rsidR="008D33FE" w:rsidRPr="00A07114" w:rsidRDefault="008D33FE" w:rsidP="00A07114">
            <w:pPr>
              <w:rPr>
                <w:rFonts w:ascii="Times New Roman" w:eastAsia="Times New Roman" w:hAnsi="Times New Roman"/>
                <w:color w:val="000000"/>
                <w:sz w:val="14"/>
                <w:szCs w:val="16"/>
                <w:lang w:val="es-CO" w:eastAsia="es-CO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14D1D11" w14:textId="77777777" w:rsidR="008D33FE" w:rsidRPr="00A07114" w:rsidRDefault="008D33FE" w:rsidP="007B36BE">
            <w:pPr>
              <w:jc w:val="center"/>
              <w:rPr>
                <w:rFonts w:ascii="Times New Roman" w:eastAsia="Times New Roman" w:hAnsi="Times New Roman"/>
                <w:color w:val="000000"/>
                <w:sz w:val="14"/>
                <w:szCs w:val="16"/>
                <w:lang w:val="es-CO" w:eastAsia="es-CO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660BC8E" w14:textId="77777777" w:rsidR="008D33FE" w:rsidRPr="00A07114" w:rsidRDefault="008D33FE" w:rsidP="007B36BE">
            <w:pPr>
              <w:jc w:val="center"/>
              <w:rPr>
                <w:rFonts w:ascii="Times New Roman" w:eastAsia="Times New Roman" w:hAnsi="Times New Roman"/>
                <w:color w:val="000000"/>
                <w:sz w:val="14"/>
                <w:szCs w:val="16"/>
                <w:lang w:val="es-CO" w:eastAsia="es-CO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482E453A" w14:textId="77777777" w:rsidR="008D33FE" w:rsidRPr="00A07114" w:rsidRDefault="008D33FE" w:rsidP="006261F2">
            <w:pPr>
              <w:jc w:val="center"/>
              <w:rPr>
                <w:rFonts w:ascii="Times New Roman" w:eastAsia="Times New Roman" w:hAnsi="Times New Roman"/>
                <w:color w:val="000000"/>
                <w:sz w:val="14"/>
                <w:szCs w:val="16"/>
                <w:lang w:val="es-CO" w:eastAsia="es-CO"/>
              </w:rPr>
            </w:pPr>
          </w:p>
        </w:tc>
        <w:tc>
          <w:tcPr>
            <w:tcW w:w="12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222A127" w14:textId="77777777" w:rsidR="008D33FE" w:rsidRPr="00A07114" w:rsidRDefault="008D33FE" w:rsidP="006261F2">
            <w:pPr>
              <w:jc w:val="center"/>
              <w:rPr>
                <w:rFonts w:ascii="Times New Roman" w:eastAsia="Times New Roman" w:hAnsi="Times New Roman"/>
                <w:color w:val="000000"/>
                <w:sz w:val="14"/>
                <w:szCs w:val="16"/>
                <w:lang w:val="es-CO" w:eastAsia="es-CO"/>
              </w:rPr>
            </w:pPr>
          </w:p>
        </w:tc>
      </w:tr>
      <w:tr w:rsidR="008D33FE" w:rsidRPr="00737EA3" w14:paraId="6A18FFED" w14:textId="77777777" w:rsidTr="00C73008">
        <w:trPr>
          <w:trHeight w:val="513"/>
        </w:trPr>
        <w:tc>
          <w:tcPr>
            <w:tcW w:w="20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4EFF91" w14:textId="77777777" w:rsidR="008D33FE" w:rsidRPr="00737EA3" w:rsidRDefault="008D33FE" w:rsidP="006261F2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s-CO" w:eastAsia="es-CO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AF448E" w14:textId="77777777" w:rsidR="008D33FE" w:rsidRPr="00737EA3" w:rsidRDefault="008D33FE" w:rsidP="006261F2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737E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s-CO" w:eastAsia="es-CO"/>
              </w:rPr>
              <w:t>No Cumple:</w:t>
            </w:r>
          </w:p>
        </w:tc>
        <w:tc>
          <w:tcPr>
            <w:tcW w:w="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E5BE20" w14:textId="77777777" w:rsidR="008D33FE" w:rsidRPr="00737EA3" w:rsidRDefault="008D33FE" w:rsidP="006261F2">
            <w:pPr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val="es-CO" w:eastAsia="es-CO"/>
              </w:rPr>
            </w:pPr>
            <w:r w:rsidRPr="00737EA3"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val="es-CO" w:eastAsia="es-CO"/>
              </w:rPr>
              <w:t> 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7BB907E" w14:textId="77777777" w:rsidR="008D33FE" w:rsidRPr="00A07114" w:rsidRDefault="008D33FE" w:rsidP="00C0593F">
            <w:pPr>
              <w:rPr>
                <w:rFonts w:ascii="Times New Roman" w:eastAsia="Times New Roman" w:hAnsi="Times New Roman"/>
                <w:color w:val="000000"/>
                <w:sz w:val="14"/>
                <w:szCs w:val="16"/>
                <w:lang w:val="es-CO" w:eastAsia="es-CO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1A2F475" w14:textId="77777777" w:rsidR="008D33FE" w:rsidRPr="00A07114" w:rsidRDefault="008D33FE" w:rsidP="006261F2">
            <w:pPr>
              <w:jc w:val="center"/>
              <w:rPr>
                <w:rFonts w:ascii="Times New Roman" w:eastAsia="Times New Roman" w:hAnsi="Times New Roman"/>
                <w:color w:val="000000"/>
                <w:sz w:val="14"/>
                <w:szCs w:val="16"/>
                <w:lang w:val="es-CO" w:eastAsia="es-CO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3891FAB" w14:textId="77777777" w:rsidR="008D33FE" w:rsidRPr="00A07114" w:rsidRDefault="008D33FE" w:rsidP="006261F2">
            <w:pPr>
              <w:jc w:val="center"/>
              <w:rPr>
                <w:rFonts w:ascii="Times New Roman" w:eastAsia="Times New Roman" w:hAnsi="Times New Roman"/>
                <w:color w:val="000000"/>
                <w:sz w:val="14"/>
                <w:szCs w:val="16"/>
                <w:lang w:val="es-CO" w:eastAsia="es-CO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E90C3ED" w14:textId="77777777" w:rsidR="008D33FE" w:rsidRPr="00A07114" w:rsidRDefault="008D33FE" w:rsidP="00A07114">
            <w:pPr>
              <w:jc w:val="center"/>
              <w:rPr>
                <w:rFonts w:ascii="Times New Roman" w:eastAsia="Times New Roman" w:hAnsi="Times New Roman"/>
                <w:color w:val="000000"/>
                <w:sz w:val="14"/>
                <w:szCs w:val="16"/>
                <w:lang w:val="es-CO" w:eastAsia="es-CO"/>
              </w:rPr>
            </w:pPr>
          </w:p>
        </w:tc>
        <w:tc>
          <w:tcPr>
            <w:tcW w:w="12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2B94F04" w14:textId="77777777" w:rsidR="008D33FE" w:rsidRPr="00A07114" w:rsidRDefault="008D33FE" w:rsidP="00A07114">
            <w:pPr>
              <w:jc w:val="center"/>
              <w:rPr>
                <w:rFonts w:ascii="Times New Roman" w:eastAsia="Times New Roman" w:hAnsi="Times New Roman"/>
                <w:color w:val="000000"/>
                <w:sz w:val="14"/>
                <w:szCs w:val="16"/>
                <w:lang w:val="es-CO" w:eastAsia="es-CO"/>
              </w:rPr>
            </w:pPr>
          </w:p>
        </w:tc>
      </w:tr>
      <w:tr w:rsidR="008D33FE" w:rsidRPr="001B3812" w14:paraId="0B72891C" w14:textId="77777777" w:rsidTr="00A07114">
        <w:trPr>
          <w:trHeight w:val="250"/>
        </w:trPr>
        <w:tc>
          <w:tcPr>
            <w:tcW w:w="204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C1F1F22" w14:textId="77777777" w:rsidR="008D33FE" w:rsidRPr="00737EA3" w:rsidRDefault="008D33FE" w:rsidP="006261F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737E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s-CO" w:eastAsia="es-CO"/>
              </w:rPr>
              <w:t>Educación Superior:</w:t>
            </w:r>
          </w:p>
        </w:tc>
        <w:tc>
          <w:tcPr>
            <w:tcW w:w="232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0FA34BE" w14:textId="322650DC" w:rsidR="008D33FE" w:rsidRPr="001B3812" w:rsidRDefault="008D33FE" w:rsidP="00137222">
            <w:pPr>
              <w:jc w:val="both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2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9C62B41" w14:textId="77777777" w:rsidR="008D33FE" w:rsidRPr="001B3812" w:rsidRDefault="008D33FE" w:rsidP="006261F2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2760201" w14:textId="77777777" w:rsidR="008D33FE" w:rsidRPr="001B3812" w:rsidRDefault="008D33FE" w:rsidP="00C94444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437AC57" w14:textId="77777777" w:rsidR="008D33FE" w:rsidRPr="001B3812" w:rsidRDefault="008D33FE" w:rsidP="00C94444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76DB667C" w14:textId="77777777" w:rsidR="008D33FE" w:rsidRPr="001B3812" w:rsidRDefault="008D33FE" w:rsidP="006261F2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12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59F79DEE" w14:textId="77777777" w:rsidR="008D33FE" w:rsidRPr="001B3812" w:rsidRDefault="008D33FE" w:rsidP="006261F2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s-CO" w:eastAsia="es-CO"/>
              </w:rPr>
            </w:pPr>
          </w:p>
        </w:tc>
      </w:tr>
      <w:tr w:rsidR="008D33FE" w:rsidRPr="001B3812" w14:paraId="66C1552B" w14:textId="77777777" w:rsidTr="00F75624">
        <w:trPr>
          <w:trHeight w:val="300"/>
        </w:trPr>
        <w:tc>
          <w:tcPr>
            <w:tcW w:w="20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4029BE3" w14:textId="77777777" w:rsidR="008D33FE" w:rsidRPr="001B3812" w:rsidRDefault="008D33FE" w:rsidP="006261F2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s-CO" w:eastAsia="es-CO"/>
              </w:rPr>
            </w:pPr>
          </w:p>
        </w:tc>
        <w:tc>
          <w:tcPr>
            <w:tcW w:w="232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3232D74" w14:textId="77777777" w:rsidR="008D33FE" w:rsidRPr="001B3812" w:rsidRDefault="008D33FE" w:rsidP="006261F2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2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7939ABF" w14:textId="77777777" w:rsidR="008D33FE" w:rsidRPr="001B3812" w:rsidRDefault="008D33FE" w:rsidP="006261F2">
            <w:pPr>
              <w:rPr>
                <w:rFonts w:eastAsia="Times New Roman" w:cs="Calibri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4A488E6" w14:textId="77777777" w:rsidR="008D33FE" w:rsidRPr="001B3812" w:rsidRDefault="008D33FE" w:rsidP="006261F2">
            <w:pPr>
              <w:jc w:val="center"/>
              <w:rPr>
                <w:rFonts w:eastAsia="Times New Roman" w:cs="Calibri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724AE87" w14:textId="77777777" w:rsidR="008D33FE" w:rsidRPr="001B3812" w:rsidRDefault="008D33FE" w:rsidP="006261F2">
            <w:pPr>
              <w:jc w:val="center"/>
              <w:rPr>
                <w:rFonts w:eastAsia="Times New Roman" w:cs="Calibri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5485C1E" w14:textId="77777777" w:rsidR="008D33FE" w:rsidRPr="001B3812" w:rsidRDefault="008D33FE" w:rsidP="006261F2">
            <w:pPr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val="es-CO" w:eastAsia="es-CO"/>
              </w:rPr>
            </w:pPr>
          </w:p>
        </w:tc>
        <w:tc>
          <w:tcPr>
            <w:tcW w:w="12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402B408" w14:textId="77777777" w:rsidR="008D33FE" w:rsidRPr="001B3812" w:rsidRDefault="008D33FE" w:rsidP="006261F2">
            <w:pPr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val="es-CO" w:eastAsia="es-CO"/>
              </w:rPr>
            </w:pPr>
          </w:p>
        </w:tc>
      </w:tr>
      <w:tr w:rsidR="008D33FE" w:rsidRPr="00737EA3" w14:paraId="1802DAFD" w14:textId="77777777" w:rsidTr="000F72FF">
        <w:trPr>
          <w:trHeight w:val="240"/>
        </w:trPr>
        <w:tc>
          <w:tcPr>
            <w:tcW w:w="20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ED50A7" w14:textId="77777777" w:rsidR="008D33FE" w:rsidRPr="001B3812" w:rsidRDefault="008D33FE" w:rsidP="006261F2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s-CO" w:eastAsia="es-CO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3BDE14" w14:textId="77777777" w:rsidR="008D33FE" w:rsidRPr="00737EA3" w:rsidRDefault="008D33FE" w:rsidP="006261F2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737E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s-CO" w:eastAsia="es-CO"/>
              </w:rPr>
              <w:t xml:space="preserve">Cumple: </w:t>
            </w:r>
          </w:p>
        </w:tc>
        <w:tc>
          <w:tcPr>
            <w:tcW w:w="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BC35CB7" w14:textId="77777777" w:rsidR="008D33FE" w:rsidRPr="00737EA3" w:rsidRDefault="008D33FE" w:rsidP="00877168">
            <w:pPr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val="es-CO" w:eastAsia="es-CO"/>
              </w:rPr>
            </w:pPr>
          </w:p>
        </w:tc>
        <w:tc>
          <w:tcPr>
            <w:tcW w:w="2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0C89BD8" w14:textId="77777777" w:rsidR="008D33FE" w:rsidRPr="00737EA3" w:rsidRDefault="008D33FE" w:rsidP="006261F2">
            <w:pPr>
              <w:rPr>
                <w:rFonts w:eastAsia="Times New Roman" w:cs="Calibri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B0F6C43" w14:textId="77777777" w:rsidR="008D33FE" w:rsidRPr="00737EA3" w:rsidRDefault="008D33FE" w:rsidP="006261F2">
            <w:pPr>
              <w:jc w:val="center"/>
              <w:rPr>
                <w:rFonts w:eastAsia="Times New Roman" w:cs="Calibri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9B9020F" w14:textId="77777777" w:rsidR="008D33FE" w:rsidRPr="00737EA3" w:rsidRDefault="008D33FE" w:rsidP="006261F2">
            <w:pPr>
              <w:jc w:val="center"/>
              <w:rPr>
                <w:rFonts w:eastAsia="Times New Roman" w:cs="Calibri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0990CA60" w14:textId="77777777" w:rsidR="008D33FE" w:rsidRPr="00737EA3" w:rsidRDefault="008D33FE" w:rsidP="006261F2">
            <w:pPr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val="es-CO" w:eastAsia="es-CO"/>
              </w:rPr>
            </w:pPr>
          </w:p>
        </w:tc>
        <w:tc>
          <w:tcPr>
            <w:tcW w:w="12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12B07EF3" w14:textId="77777777" w:rsidR="008D33FE" w:rsidRPr="00737EA3" w:rsidRDefault="008D33FE" w:rsidP="006261F2">
            <w:pPr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val="es-CO" w:eastAsia="es-CO"/>
              </w:rPr>
            </w:pPr>
          </w:p>
        </w:tc>
      </w:tr>
      <w:tr w:rsidR="008D33FE" w:rsidRPr="00737EA3" w14:paraId="4E58AE4A" w14:textId="77777777" w:rsidTr="00C73008">
        <w:trPr>
          <w:trHeight w:val="240"/>
        </w:trPr>
        <w:tc>
          <w:tcPr>
            <w:tcW w:w="20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097E3EB" w14:textId="77777777" w:rsidR="008D33FE" w:rsidRPr="00737EA3" w:rsidRDefault="008D33FE" w:rsidP="006261F2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s-CO" w:eastAsia="es-CO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0F7734" w14:textId="77777777" w:rsidR="008D33FE" w:rsidRPr="00737EA3" w:rsidRDefault="008D33FE" w:rsidP="006261F2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737E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s-CO" w:eastAsia="es-CO"/>
              </w:rPr>
              <w:t>No Cumple:</w:t>
            </w:r>
          </w:p>
        </w:tc>
        <w:tc>
          <w:tcPr>
            <w:tcW w:w="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5CCEA5" w14:textId="77777777" w:rsidR="008D33FE" w:rsidRPr="00737EA3" w:rsidRDefault="008D33FE" w:rsidP="006261F2">
            <w:pPr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val="es-CO" w:eastAsia="es-CO"/>
              </w:rPr>
            </w:pPr>
            <w:r w:rsidRPr="00737EA3">
              <w:rPr>
                <w:rFonts w:ascii="Times New Roman" w:eastAsia="Times New Roman" w:hAnsi="Times New Roman"/>
                <w:b/>
                <w:bCs/>
                <w:color w:val="000000"/>
                <w:sz w:val="17"/>
                <w:szCs w:val="17"/>
                <w:lang w:val="es-CO" w:eastAsia="es-CO"/>
              </w:rPr>
              <w:t> 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D707817" w14:textId="77777777" w:rsidR="008D33FE" w:rsidRPr="00737EA3" w:rsidRDefault="008D33FE" w:rsidP="006261F2">
            <w:pPr>
              <w:rPr>
                <w:rFonts w:eastAsia="Times New Roman" w:cs="Calibri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EBBF6A0" w14:textId="77777777" w:rsidR="008D33FE" w:rsidRPr="00737EA3" w:rsidRDefault="008D33FE" w:rsidP="006261F2">
            <w:pPr>
              <w:jc w:val="center"/>
              <w:rPr>
                <w:rFonts w:eastAsia="Times New Roman" w:cs="Calibri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BF14406" w14:textId="77777777" w:rsidR="008D33FE" w:rsidRPr="00737EA3" w:rsidRDefault="008D33FE" w:rsidP="006261F2">
            <w:pPr>
              <w:jc w:val="center"/>
              <w:rPr>
                <w:rFonts w:eastAsia="Times New Roman" w:cs="Calibri"/>
                <w:color w:val="000000"/>
                <w:sz w:val="16"/>
                <w:szCs w:val="16"/>
                <w:lang w:val="es-CO" w:eastAsia="es-CO"/>
              </w:rPr>
            </w:pP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31CB633C" w14:textId="77777777" w:rsidR="008D33FE" w:rsidRPr="00737EA3" w:rsidRDefault="008D33FE" w:rsidP="006261F2">
            <w:pPr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val="es-CO" w:eastAsia="es-CO"/>
              </w:rPr>
            </w:pPr>
          </w:p>
        </w:tc>
        <w:tc>
          <w:tcPr>
            <w:tcW w:w="12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</w:tcPr>
          <w:p w14:paraId="62AAD275" w14:textId="77777777" w:rsidR="008D33FE" w:rsidRPr="00737EA3" w:rsidRDefault="008D33FE" w:rsidP="006261F2">
            <w:pPr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val="es-CO" w:eastAsia="es-CO"/>
              </w:rPr>
            </w:pPr>
          </w:p>
        </w:tc>
      </w:tr>
      <w:tr w:rsidR="008D33FE" w:rsidRPr="00737EA3" w14:paraId="1140BE84" w14:textId="77777777" w:rsidTr="00F75624">
        <w:trPr>
          <w:trHeight w:val="225"/>
        </w:trPr>
        <w:tc>
          <w:tcPr>
            <w:tcW w:w="20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233A47" w14:textId="77777777" w:rsidR="008D33FE" w:rsidRPr="00737EA3" w:rsidRDefault="008D33FE" w:rsidP="006261F2">
            <w:pPr>
              <w:rPr>
                <w:rFonts w:ascii="Times New Roman" w:eastAsia="Times New Roman" w:hAnsi="Times New Roman"/>
                <w:color w:val="FF0000"/>
                <w:sz w:val="17"/>
                <w:szCs w:val="17"/>
                <w:lang w:val="es-CO" w:eastAsia="es-CO"/>
              </w:rPr>
            </w:pPr>
          </w:p>
        </w:tc>
        <w:tc>
          <w:tcPr>
            <w:tcW w:w="232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17F9720" w14:textId="77777777" w:rsidR="008D33FE" w:rsidRPr="00737EA3" w:rsidRDefault="008D33FE" w:rsidP="0013151F">
            <w:pPr>
              <w:rPr>
                <w:rFonts w:ascii="Times New Roman" w:eastAsia="Times New Roman" w:hAnsi="Times New Roman"/>
                <w:color w:val="000000"/>
                <w:sz w:val="17"/>
                <w:szCs w:val="17"/>
                <w:lang w:val="es-CO" w:eastAsia="es-CO"/>
              </w:rPr>
            </w:pPr>
          </w:p>
        </w:tc>
        <w:tc>
          <w:tcPr>
            <w:tcW w:w="2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D57E98" w14:textId="77777777" w:rsidR="008D33FE" w:rsidRPr="00737EA3" w:rsidRDefault="008D33FE" w:rsidP="006261F2">
            <w:pPr>
              <w:rPr>
                <w:rFonts w:eastAsia="Times New Roman" w:cs="Calibri"/>
                <w:color w:val="000000"/>
                <w:sz w:val="16"/>
                <w:szCs w:val="16"/>
                <w:lang w:val="es-CO" w:eastAsia="es-CO"/>
              </w:rPr>
            </w:pPr>
            <w:r w:rsidRPr="00737EA3">
              <w:rPr>
                <w:rFonts w:eastAsia="Times New Roman" w:cs="Calibri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664A22" w14:textId="77777777" w:rsidR="008D33FE" w:rsidRPr="00737EA3" w:rsidRDefault="008D33FE" w:rsidP="006261F2">
            <w:pPr>
              <w:jc w:val="center"/>
              <w:rPr>
                <w:rFonts w:eastAsia="Times New Roman" w:cs="Calibri"/>
                <w:color w:val="000000"/>
                <w:sz w:val="16"/>
                <w:szCs w:val="16"/>
                <w:lang w:val="es-CO" w:eastAsia="es-CO"/>
              </w:rPr>
            </w:pPr>
            <w:r w:rsidRPr="00737EA3">
              <w:rPr>
                <w:rFonts w:eastAsia="Times New Roman" w:cs="Calibri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36EE0A" w14:textId="77777777" w:rsidR="008D33FE" w:rsidRPr="00737EA3" w:rsidRDefault="008D33FE" w:rsidP="006261F2">
            <w:pPr>
              <w:jc w:val="center"/>
              <w:rPr>
                <w:rFonts w:eastAsia="Times New Roman" w:cs="Calibri"/>
                <w:color w:val="000000"/>
                <w:sz w:val="16"/>
                <w:szCs w:val="16"/>
                <w:lang w:val="es-CO" w:eastAsia="es-CO"/>
              </w:rPr>
            </w:pPr>
            <w:r w:rsidRPr="00737EA3">
              <w:rPr>
                <w:rFonts w:eastAsia="Times New Roman" w:cs="Calibri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856E0DC" w14:textId="77777777" w:rsidR="008D33FE" w:rsidRPr="00737EA3" w:rsidRDefault="008D33FE" w:rsidP="006261F2">
            <w:pPr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val="es-CO" w:eastAsia="es-CO"/>
              </w:rPr>
            </w:pPr>
            <w:r w:rsidRPr="00737EA3">
              <w:rPr>
                <w:rFonts w:ascii="Times New Roman" w:eastAsia="Times New Roman" w:hAnsi="Times New Roman"/>
                <w:color w:val="000000"/>
                <w:sz w:val="17"/>
                <w:szCs w:val="17"/>
                <w:lang w:val="es-CO" w:eastAsia="es-CO"/>
              </w:rPr>
              <w:t> 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07FD08A1" w14:textId="77777777" w:rsidR="008D33FE" w:rsidRPr="00737EA3" w:rsidRDefault="008D33FE" w:rsidP="006261F2">
            <w:pPr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val="es-CO" w:eastAsia="es-CO"/>
              </w:rPr>
            </w:pPr>
            <w:r w:rsidRPr="00737EA3">
              <w:rPr>
                <w:rFonts w:ascii="Times New Roman" w:eastAsia="Times New Roman" w:hAnsi="Times New Roman"/>
                <w:color w:val="000000"/>
                <w:sz w:val="17"/>
                <w:szCs w:val="17"/>
                <w:lang w:val="es-CO" w:eastAsia="es-CO"/>
              </w:rPr>
              <w:t> </w:t>
            </w:r>
          </w:p>
        </w:tc>
      </w:tr>
      <w:tr w:rsidR="008D33FE" w:rsidRPr="00737EA3" w14:paraId="5477AC99" w14:textId="77777777" w:rsidTr="00C73008">
        <w:trPr>
          <w:trHeight w:val="225"/>
        </w:trPr>
        <w:tc>
          <w:tcPr>
            <w:tcW w:w="20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BD98000" w14:textId="77777777" w:rsidR="008D33FE" w:rsidRPr="00737EA3" w:rsidRDefault="008D33FE" w:rsidP="006261F2">
            <w:pPr>
              <w:rPr>
                <w:rFonts w:ascii="Times New Roman" w:eastAsia="Times New Roman" w:hAnsi="Times New Roman"/>
                <w:color w:val="FF0000"/>
                <w:sz w:val="17"/>
                <w:szCs w:val="17"/>
                <w:lang w:val="es-CO" w:eastAsia="es-CO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2108D17" w14:textId="77777777" w:rsidR="008D33FE" w:rsidRPr="00737EA3" w:rsidRDefault="008D33FE" w:rsidP="006261F2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737E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s-CO" w:eastAsia="es-CO"/>
              </w:rPr>
              <w:t xml:space="preserve">Cumple: </w:t>
            </w:r>
          </w:p>
        </w:tc>
        <w:tc>
          <w:tcPr>
            <w:tcW w:w="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018665" w14:textId="77777777" w:rsidR="008D33FE" w:rsidRPr="00737EA3" w:rsidRDefault="008D33FE" w:rsidP="00877168">
            <w:pPr>
              <w:rPr>
                <w:rFonts w:ascii="Times New Roman" w:eastAsia="Times New Roman" w:hAnsi="Times New Roman"/>
                <w:color w:val="000000"/>
                <w:sz w:val="17"/>
                <w:szCs w:val="17"/>
                <w:lang w:val="es-CO" w:eastAsia="es-CO"/>
              </w:rPr>
            </w:pPr>
          </w:p>
        </w:tc>
        <w:tc>
          <w:tcPr>
            <w:tcW w:w="2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8D9EC4" w14:textId="77777777" w:rsidR="008D33FE" w:rsidRPr="00737EA3" w:rsidRDefault="008D33FE" w:rsidP="006261F2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val="es-CO" w:eastAsia="es-CO"/>
              </w:rPr>
            </w:pPr>
            <w:r w:rsidRPr="00737EA3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10A961" w14:textId="77777777" w:rsidR="008D33FE" w:rsidRPr="00737EA3" w:rsidRDefault="008D33FE" w:rsidP="006261F2">
            <w:pPr>
              <w:jc w:val="center"/>
              <w:rPr>
                <w:rFonts w:eastAsia="Times New Roman" w:cs="Calibri"/>
                <w:color w:val="000000"/>
                <w:sz w:val="16"/>
                <w:szCs w:val="16"/>
                <w:lang w:val="es-CO" w:eastAsia="es-CO"/>
              </w:rPr>
            </w:pPr>
            <w:r w:rsidRPr="00737EA3">
              <w:rPr>
                <w:rFonts w:eastAsia="Times New Roman" w:cs="Calibri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3EE8D2" w14:textId="77777777" w:rsidR="008D33FE" w:rsidRPr="00737EA3" w:rsidRDefault="008D33FE" w:rsidP="006261F2">
            <w:pPr>
              <w:jc w:val="center"/>
              <w:rPr>
                <w:rFonts w:eastAsia="Times New Roman" w:cs="Calibri"/>
                <w:color w:val="000000"/>
                <w:sz w:val="16"/>
                <w:szCs w:val="16"/>
                <w:lang w:val="es-CO" w:eastAsia="es-CO"/>
              </w:rPr>
            </w:pPr>
            <w:r w:rsidRPr="00737EA3">
              <w:rPr>
                <w:rFonts w:eastAsia="Times New Roman" w:cs="Calibri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776A06C" w14:textId="77777777" w:rsidR="008D33FE" w:rsidRPr="00737EA3" w:rsidRDefault="008D33FE" w:rsidP="006261F2">
            <w:pPr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val="es-CO" w:eastAsia="es-CO"/>
              </w:rPr>
            </w:pPr>
            <w:r w:rsidRPr="00737EA3">
              <w:rPr>
                <w:rFonts w:ascii="Times New Roman" w:eastAsia="Times New Roman" w:hAnsi="Times New Roman"/>
                <w:color w:val="000000"/>
                <w:sz w:val="17"/>
                <w:szCs w:val="17"/>
                <w:lang w:val="es-CO" w:eastAsia="es-CO"/>
              </w:rPr>
              <w:t> 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CF52ACC" w14:textId="77777777" w:rsidR="008D33FE" w:rsidRPr="00737EA3" w:rsidRDefault="008D33FE" w:rsidP="006261F2">
            <w:pPr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val="es-CO" w:eastAsia="es-CO"/>
              </w:rPr>
            </w:pPr>
            <w:r w:rsidRPr="00737EA3">
              <w:rPr>
                <w:rFonts w:ascii="Times New Roman" w:eastAsia="Times New Roman" w:hAnsi="Times New Roman"/>
                <w:color w:val="000000"/>
                <w:sz w:val="17"/>
                <w:szCs w:val="17"/>
                <w:lang w:val="es-CO" w:eastAsia="es-CO"/>
              </w:rPr>
              <w:t> </w:t>
            </w:r>
          </w:p>
        </w:tc>
      </w:tr>
      <w:tr w:rsidR="008D33FE" w:rsidRPr="00737EA3" w14:paraId="01132BC6" w14:textId="77777777" w:rsidTr="00C73008">
        <w:trPr>
          <w:trHeight w:val="199"/>
        </w:trPr>
        <w:tc>
          <w:tcPr>
            <w:tcW w:w="20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E255748" w14:textId="77777777" w:rsidR="008D33FE" w:rsidRPr="00737EA3" w:rsidRDefault="008D33FE" w:rsidP="006261F2">
            <w:pPr>
              <w:rPr>
                <w:rFonts w:ascii="Times New Roman" w:eastAsia="Times New Roman" w:hAnsi="Times New Roman"/>
                <w:color w:val="FF0000"/>
                <w:sz w:val="17"/>
                <w:szCs w:val="17"/>
                <w:lang w:val="es-CO" w:eastAsia="es-CO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9215A2" w14:textId="77777777" w:rsidR="008D33FE" w:rsidRPr="00737EA3" w:rsidRDefault="008D33FE" w:rsidP="006261F2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737E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s-CO" w:eastAsia="es-CO"/>
              </w:rPr>
              <w:t>No Cumple:</w:t>
            </w:r>
          </w:p>
        </w:tc>
        <w:tc>
          <w:tcPr>
            <w:tcW w:w="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54D5B3" w14:textId="77777777" w:rsidR="008D33FE" w:rsidRPr="00737EA3" w:rsidRDefault="008D33FE" w:rsidP="006261F2">
            <w:pPr>
              <w:jc w:val="center"/>
              <w:rPr>
                <w:rFonts w:ascii="Times New Roman" w:eastAsia="Times New Roman" w:hAnsi="Times New Roman"/>
                <w:color w:val="FF0000"/>
                <w:sz w:val="17"/>
                <w:szCs w:val="17"/>
                <w:lang w:val="es-CO" w:eastAsia="es-CO"/>
              </w:rPr>
            </w:pPr>
            <w:r w:rsidRPr="00737EA3">
              <w:rPr>
                <w:rFonts w:ascii="Times New Roman" w:eastAsia="Times New Roman" w:hAnsi="Times New Roman"/>
                <w:color w:val="FF0000"/>
                <w:sz w:val="17"/>
                <w:szCs w:val="17"/>
                <w:lang w:val="es-CO" w:eastAsia="es-CO"/>
              </w:rPr>
              <w:t> 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96F271" w14:textId="77777777" w:rsidR="008D33FE" w:rsidRPr="00737EA3" w:rsidRDefault="008D33FE" w:rsidP="006261F2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val="es-CO" w:eastAsia="es-CO"/>
              </w:rPr>
            </w:pPr>
            <w:r w:rsidRPr="00737EA3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DFBEA7" w14:textId="77777777" w:rsidR="008D33FE" w:rsidRPr="00737EA3" w:rsidRDefault="008D33FE" w:rsidP="006261F2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s-CO" w:eastAsia="es-CO"/>
              </w:rPr>
            </w:pPr>
            <w:r w:rsidRPr="00737EA3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4A1F233" w14:textId="77777777" w:rsidR="008D33FE" w:rsidRPr="00737EA3" w:rsidRDefault="008D33FE" w:rsidP="006261F2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s-CO" w:eastAsia="es-CO"/>
              </w:rPr>
            </w:pPr>
            <w:r w:rsidRPr="00737EA3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3D546B9" w14:textId="77777777" w:rsidR="008D33FE" w:rsidRPr="00737EA3" w:rsidRDefault="008D33FE" w:rsidP="006261F2">
            <w:pPr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val="es-CO" w:eastAsia="es-CO"/>
              </w:rPr>
            </w:pPr>
            <w:r w:rsidRPr="00737EA3">
              <w:rPr>
                <w:rFonts w:ascii="Times New Roman" w:eastAsia="Times New Roman" w:hAnsi="Times New Roman"/>
                <w:color w:val="000000"/>
                <w:sz w:val="17"/>
                <w:szCs w:val="17"/>
                <w:lang w:val="es-CO" w:eastAsia="es-CO"/>
              </w:rPr>
              <w:t> 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80709E3" w14:textId="77777777" w:rsidR="008D33FE" w:rsidRPr="00737EA3" w:rsidRDefault="008D33FE" w:rsidP="006261F2">
            <w:pPr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val="es-CO" w:eastAsia="es-CO"/>
              </w:rPr>
            </w:pPr>
            <w:r w:rsidRPr="00737EA3">
              <w:rPr>
                <w:rFonts w:ascii="Times New Roman" w:eastAsia="Times New Roman" w:hAnsi="Times New Roman"/>
                <w:color w:val="000000"/>
                <w:sz w:val="17"/>
                <w:szCs w:val="17"/>
                <w:lang w:val="es-CO" w:eastAsia="es-CO"/>
              </w:rPr>
              <w:t> </w:t>
            </w:r>
          </w:p>
        </w:tc>
      </w:tr>
      <w:tr w:rsidR="008D33FE" w:rsidRPr="00737EA3" w14:paraId="7F1B3451" w14:textId="77777777" w:rsidTr="00F75624">
        <w:trPr>
          <w:trHeight w:val="199"/>
        </w:trPr>
        <w:tc>
          <w:tcPr>
            <w:tcW w:w="20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7830A65" w14:textId="77777777" w:rsidR="008D33FE" w:rsidRPr="00737EA3" w:rsidRDefault="008D33FE" w:rsidP="006261F2">
            <w:pPr>
              <w:rPr>
                <w:rFonts w:ascii="Times New Roman" w:eastAsia="Times New Roman" w:hAnsi="Times New Roman"/>
                <w:color w:val="FF0000"/>
                <w:sz w:val="17"/>
                <w:szCs w:val="17"/>
                <w:lang w:val="es-CO" w:eastAsia="es-CO"/>
              </w:rPr>
            </w:pPr>
          </w:p>
        </w:tc>
        <w:tc>
          <w:tcPr>
            <w:tcW w:w="232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593298C3" w14:textId="77777777" w:rsidR="008D33FE" w:rsidRPr="00737EA3" w:rsidRDefault="008D33FE" w:rsidP="006261F2">
            <w:pPr>
              <w:jc w:val="both"/>
              <w:rPr>
                <w:rFonts w:ascii="Times New Roman" w:eastAsia="Times New Roman" w:hAnsi="Times New Roman"/>
                <w:color w:val="FF0000"/>
                <w:sz w:val="17"/>
                <w:szCs w:val="17"/>
                <w:lang w:val="es-CO" w:eastAsia="es-CO"/>
              </w:rPr>
            </w:pPr>
            <w:r w:rsidRPr="00737EA3">
              <w:rPr>
                <w:rFonts w:ascii="Times New Roman" w:eastAsia="Times New Roman" w:hAnsi="Times New Roman"/>
                <w:color w:val="FF0000"/>
                <w:sz w:val="17"/>
                <w:szCs w:val="17"/>
                <w:lang w:val="es-CO" w:eastAsia="es-CO"/>
              </w:rPr>
              <w:t> 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1B4E81" w14:textId="77777777" w:rsidR="008D33FE" w:rsidRPr="00737EA3" w:rsidRDefault="008D33FE" w:rsidP="006261F2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val="es-CO" w:eastAsia="es-CO"/>
              </w:rPr>
            </w:pPr>
            <w:r w:rsidRPr="00737EA3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9F604B" w14:textId="77777777" w:rsidR="008D33FE" w:rsidRPr="00737EA3" w:rsidRDefault="008D33FE" w:rsidP="006261F2">
            <w:pPr>
              <w:jc w:val="center"/>
              <w:rPr>
                <w:rFonts w:eastAsia="Times New Roman" w:cs="Calibri"/>
                <w:color w:val="000000"/>
                <w:sz w:val="16"/>
                <w:szCs w:val="16"/>
                <w:lang w:val="es-CO" w:eastAsia="es-CO"/>
              </w:rPr>
            </w:pPr>
            <w:r w:rsidRPr="00737EA3">
              <w:rPr>
                <w:rFonts w:eastAsia="Times New Roman" w:cs="Calibri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43DBDEB" w14:textId="77777777" w:rsidR="008D33FE" w:rsidRPr="00737EA3" w:rsidRDefault="008D33FE" w:rsidP="006261F2">
            <w:pPr>
              <w:jc w:val="center"/>
              <w:rPr>
                <w:rFonts w:eastAsia="Times New Roman" w:cs="Calibri"/>
                <w:color w:val="000000"/>
                <w:sz w:val="16"/>
                <w:szCs w:val="16"/>
                <w:lang w:val="es-CO" w:eastAsia="es-CO"/>
              </w:rPr>
            </w:pPr>
            <w:r w:rsidRPr="00737EA3">
              <w:rPr>
                <w:rFonts w:eastAsia="Times New Roman" w:cs="Calibri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FAB9B58" w14:textId="77777777" w:rsidR="008D33FE" w:rsidRPr="00737EA3" w:rsidRDefault="008D33FE" w:rsidP="006261F2">
            <w:pPr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val="es-CO" w:eastAsia="es-CO"/>
              </w:rPr>
            </w:pPr>
            <w:r w:rsidRPr="00737EA3">
              <w:rPr>
                <w:rFonts w:ascii="Times New Roman" w:eastAsia="Times New Roman" w:hAnsi="Times New Roman"/>
                <w:color w:val="000000"/>
                <w:sz w:val="17"/>
                <w:szCs w:val="17"/>
                <w:lang w:val="es-CO" w:eastAsia="es-CO"/>
              </w:rPr>
              <w:t> 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5733093" w14:textId="77777777" w:rsidR="008D33FE" w:rsidRPr="00737EA3" w:rsidRDefault="008D33FE" w:rsidP="006261F2">
            <w:pPr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val="es-CO" w:eastAsia="es-CO"/>
              </w:rPr>
            </w:pPr>
            <w:r w:rsidRPr="00737EA3">
              <w:rPr>
                <w:rFonts w:ascii="Times New Roman" w:eastAsia="Times New Roman" w:hAnsi="Times New Roman"/>
                <w:color w:val="000000"/>
                <w:sz w:val="17"/>
                <w:szCs w:val="17"/>
                <w:lang w:val="es-CO" w:eastAsia="es-CO"/>
              </w:rPr>
              <w:t> </w:t>
            </w:r>
          </w:p>
        </w:tc>
      </w:tr>
      <w:tr w:rsidR="008D33FE" w:rsidRPr="00737EA3" w14:paraId="1F718071" w14:textId="77777777" w:rsidTr="00C73008">
        <w:trPr>
          <w:trHeight w:val="199"/>
        </w:trPr>
        <w:tc>
          <w:tcPr>
            <w:tcW w:w="20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1B2FB1D" w14:textId="77777777" w:rsidR="008D33FE" w:rsidRPr="00737EA3" w:rsidRDefault="008D33FE" w:rsidP="006261F2">
            <w:pPr>
              <w:rPr>
                <w:rFonts w:ascii="Times New Roman" w:eastAsia="Times New Roman" w:hAnsi="Times New Roman"/>
                <w:color w:val="FF0000"/>
                <w:sz w:val="17"/>
                <w:szCs w:val="17"/>
                <w:lang w:val="es-CO" w:eastAsia="es-CO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5872C2" w14:textId="77777777" w:rsidR="008D33FE" w:rsidRPr="00737EA3" w:rsidRDefault="008D33FE" w:rsidP="006261F2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737E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s-CO" w:eastAsia="es-CO"/>
              </w:rPr>
              <w:t xml:space="preserve">Cumple: </w:t>
            </w:r>
          </w:p>
        </w:tc>
        <w:tc>
          <w:tcPr>
            <w:tcW w:w="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37538C" w14:textId="77777777" w:rsidR="008D33FE" w:rsidRPr="00737EA3" w:rsidRDefault="008D33FE" w:rsidP="006261F2">
            <w:pPr>
              <w:jc w:val="center"/>
              <w:rPr>
                <w:rFonts w:ascii="Times New Roman" w:eastAsia="Times New Roman" w:hAnsi="Times New Roman"/>
                <w:color w:val="FF0000"/>
                <w:sz w:val="17"/>
                <w:szCs w:val="17"/>
                <w:lang w:val="es-CO" w:eastAsia="es-CO"/>
              </w:rPr>
            </w:pPr>
            <w:r w:rsidRPr="00737EA3">
              <w:rPr>
                <w:rFonts w:ascii="Times New Roman" w:eastAsia="Times New Roman" w:hAnsi="Times New Roman"/>
                <w:color w:val="FF0000"/>
                <w:sz w:val="17"/>
                <w:szCs w:val="17"/>
                <w:lang w:val="es-CO" w:eastAsia="es-CO"/>
              </w:rPr>
              <w:t> 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8CD7E1" w14:textId="77777777" w:rsidR="008D33FE" w:rsidRPr="00737EA3" w:rsidRDefault="008D33FE" w:rsidP="006261F2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val="es-CO" w:eastAsia="es-CO"/>
              </w:rPr>
            </w:pPr>
            <w:r w:rsidRPr="00737EA3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42D184" w14:textId="77777777" w:rsidR="008D33FE" w:rsidRPr="00737EA3" w:rsidRDefault="008D33FE" w:rsidP="006261F2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s-CO" w:eastAsia="es-CO"/>
              </w:rPr>
            </w:pPr>
            <w:r w:rsidRPr="00737EA3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6C9BAE" w14:textId="77777777" w:rsidR="008D33FE" w:rsidRPr="00737EA3" w:rsidRDefault="008D33FE" w:rsidP="006261F2">
            <w:pPr>
              <w:jc w:val="center"/>
              <w:rPr>
                <w:rFonts w:ascii="Times New Roman" w:eastAsia="Times New Roman" w:hAnsi="Times New Roman"/>
                <w:color w:val="000000"/>
                <w:sz w:val="16"/>
                <w:szCs w:val="16"/>
                <w:lang w:val="es-CO" w:eastAsia="es-CO"/>
              </w:rPr>
            </w:pPr>
            <w:r w:rsidRPr="00737EA3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149D3D2D" w14:textId="77777777" w:rsidR="008D33FE" w:rsidRPr="00737EA3" w:rsidRDefault="008D33FE" w:rsidP="006261F2">
            <w:pPr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val="es-CO" w:eastAsia="es-CO"/>
              </w:rPr>
            </w:pPr>
            <w:r w:rsidRPr="00737EA3">
              <w:rPr>
                <w:rFonts w:ascii="Times New Roman" w:eastAsia="Times New Roman" w:hAnsi="Times New Roman"/>
                <w:color w:val="000000"/>
                <w:sz w:val="17"/>
                <w:szCs w:val="17"/>
                <w:lang w:val="es-CO" w:eastAsia="es-CO"/>
              </w:rPr>
              <w:t> 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6F40AE74" w14:textId="77777777" w:rsidR="008D33FE" w:rsidRPr="00737EA3" w:rsidRDefault="008D33FE" w:rsidP="006261F2">
            <w:pPr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val="es-CO" w:eastAsia="es-CO"/>
              </w:rPr>
            </w:pPr>
            <w:r w:rsidRPr="00737EA3">
              <w:rPr>
                <w:rFonts w:ascii="Times New Roman" w:eastAsia="Times New Roman" w:hAnsi="Times New Roman"/>
                <w:color w:val="000000"/>
                <w:sz w:val="17"/>
                <w:szCs w:val="17"/>
                <w:lang w:val="es-CO" w:eastAsia="es-CO"/>
              </w:rPr>
              <w:t> </w:t>
            </w:r>
          </w:p>
        </w:tc>
      </w:tr>
      <w:tr w:rsidR="008D33FE" w:rsidRPr="00737EA3" w14:paraId="31F10BDC" w14:textId="77777777" w:rsidTr="00C73008">
        <w:trPr>
          <w:trHeight w:val="199"/>
        </w:trPr>
        <w:tc>
          <w:tcPr>
            <w:tcW w:w="20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05942E5" w14:textId="77777777" w:rsidR="008D33FE" w:rsidRPr="00737EA3" w:rsidRDefault="008D33FE" w:rsidP="006261F2">
            <w:pPr>
              <w:rPr>
                <w:rFonts w:ascii="Times New Roman" w:eastAsia="Times New Roman" w:hAnsi="Times New Roman"/>
                <w:color w:val="FF0000"/>
                <w:sz w:val="17"/>
                <w:szCs w:val="17"/>
                <w:lang w:val="es-CO" w:eastAsia="es-CO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682ED8" w14:textId="77777777" w:rsidR="008D33FE" w:rsidRPr="00737EA3" w:rsidRDefault="008D33FE" w:rsidP="006261F2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737E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s-CO" w:eastAsia="es-CO"/>
              </w:rPr>
              <w:t>No Cumple:</w:t>
            </w:r>
          </w:p>
        </w:tc>
        <w:tc>
          <w:tcPr>
            <w:tcW w:w="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DA04A3" w14:textId="77777777" w:rsidR="008D33FE" w:rsidRPr="00737EA3" w:rsidRDefault="008D33FE" w:rsidP="006261F2">
            <w:pPr>
              <w:jc w:val="center"/>
              <w:rPr>
                <w:rFonts w:ascii="Times New Roman" w:eastAsia="Times New Roman" w:hAnsi="Times New Roman"/>
                <w:color w:val="FF0000"/>
                <w:sz w:val="17"/>
                <w:szCs w:val="17"/>
                <w:lang w:val="es-CO" w:eastAsia="es-CO"/>
              </w:rPr>
            </w:pPr>
            <w:r w:rsidRPr="00737EA3">
              <w:rPr>
                <w:rFonts w:ascii="Times New Roman" w:eastAsia="Times New Roman" w:hAnsi="Times New Roman"/>
                <w:color w:val="FF0000"/>
                <w:sz w:val="17"/>
                <w:szCs w:val="17"/>
                <w:lang w:val="es-CO" w:eastAsia="es-CO"/>
              </w:rPr>
              <w:t> 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F0B7D5" w14:textId="77777777" w:rsidR="008D33FE" w:rsidRPr="00737EA3" w:rsidRDefault="008D33FE" w:rsidP="006261F2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val="es-CO" w:eastAsia="es-CO"/>
              </w:rPr>
            </w:pPr>
            <w:r w:rsidRPr="00737EA3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1C93F52" w14:textId="77777777" w:rsidR="008D33FE" w:rsidRPr="00737EA3" w:rsidRDefault="008D33FE" w:rsidP="006261F2">
            <w:pPr>
              <w:jc w:val="center"/>
              <w:rPr>
                <w:rFonts w:eastAsia="Times New Roman" w:cs="Calibri"/>
                <w:color w:val="000000"/>
                <w:sz w:val="16"/>
                <w:szCs w:val="16"/>
                <w:lang w:val="es-CO" w:eastAsia="es-CO"/>
              </w:rPr>
            </w:pPr>
            <w:r w:rsidRPr="00737EA3">
              <w:rPr>
                <w:rFonts w:eastAsia="Times New Roman" w:cs="Calibri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8EF791" w14:textId="77777777" w:rsidR="008D33FE" w:rsidRPr="00737EA3" w:rsidRDefault="008D33FE" w:rsidP="006261F2">
            <w:pPr>
              <w:jc w:val="center"/>
              <w:rPr>
                <w:rFonts w:eastAsia="Times New Roman" w:cs="Calibri"/>
                <w:color w:val="000000"/>
                <w:sz w:val="16"/>
                <w:szCs w:val="16"/>
                <w:lang w:val="es-CO" w:eastAsia="es-CO"/>
              </w:rPr>
            </w:pPr>
            <w:r w:rsidRPr="00737EA3">
              <w:rPr>
                <w:rFonts w:eastAsia="Times New Roman" w:cs="Calibri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37BC5A28" w14:textId="77777777" w:rsidR="008D33FE" w:rsidRPr="00737EA3" w:rsidRDefault="008D33FE" w:rsidP="006261F2">
            <w:pPr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val="es-CO" w:eastAsia="es-CO"/>
              </w:rPr>
            </w:pPr>
            <w:r w:rsidRPr="00737EA3">
              <w:rPr>
                <w:rFonts w:ascii="Times New Roman" w:eastAsia="Times New Roman" w:hAnsi="Times New Roman"/>
                <w:color w:val="000000"/>
                <w:sz w:val="17"/>
                <w:szCs w:val="17"/>
                <w:lang w:val="es-CO" w:eastAsia="es-CO"/>
              </w:rPr>
              <w:t> 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FDB7A56" w14:textId="77777777" w:rsidR="008D33FE" w:rsidRPr="00737EA3" w:rsidRDefault="008D33FE" w:rsidP="006261F2">
            <w:pPr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val="es-CO" w:eastAsia="es-CO"/>
              </w:rPr>
            </w:pPr>
            <w:r w:rsidRPr="00737EA3">
              <w:rPr>
                <w:rFonts w:ascii="Times New Roman" w:eastAsia="Times New Roman" w:hAnsi="Times New Roman"/>
                <w:color w:val="000000"/>
                <w:sz w:val="17"/>
                <w:szCs w:val="17"/>
                <w:lang w:val="es-CO" w:eastAsia="es-CO"/>
              </w:rPr>
              <w:t> </w:t>
            </w:r>
          </w:p>
        </w:tc>
      </w:tr>
      <w:tr w:rsidR="008D33FE" w:rsidRPr="00737EA3" w14:paraId="47BEF86B" w14:textId="77777777" w:rsidTr="00C73008">
        <w:trPr>
          <w:trHeight w:val="199"/>
        </w:trPr>
        <w:tc>
          <w:tcPr>
            <w:tcW w:w="2048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760CFDE" w14:textId="77777777" w:rsidR="008D33FE" w:rsidRPr="00737EA3" w:rsidRDefault="008D33FE" w:rsidP="006261F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737E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s-CO" w:eastAsia="es-CO"/>
              </w:rPr>
              <w:t>Tarjeta Profesional</w:t>
            </w:r>
            <w:r w:rsidRPr="00737EA3">
              <w:rPr>
                <w:rFonts w:ascii="Times New Roman" w:eastAsia="Times New Roman" w:hAnsi="Times New Roman"/>
                <w:color w:val="FF0000"/>
                <w:sz w:val="20"/>
                <w:szCs w:val="20"/>
                <w:lang w:val="es-CO" w:eastAsia="es-CO"/>
              </w:rPr>
              <w:t xml:space="preserve"> </w:t>
            </w:r>
          </w:p>
        </w:tc>
        <w:tc>
          <w:tcPr>
            <w:tcW w:w="2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8131C11" w14:textId="77777777" w:rsidR="008D33FE" w:rsidRPr="00737EA3" w:rsidRDefault="008D33FE" w:rsidP="006261F2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737E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s-CO" w:eastAsia="es-CO"/>
              </w:rPr>
              <w:t xml:space="preserve">Cumple: </w:t>
            </w:r>
          </w:p>
        </w:tc>
        <w:tc>
          <w:tcPr>
            <w:tcW w:w="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28764C" w14:textId="77777777" w:rsidR="008D33FE" w:rsidRPr="00737EA3" w:rsidRDefault="008D33FE" w:rsidP="006261F2">
            <w:pPr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val="es-CO" w:eastAsia="es-CO"/>
              </w:rPr>
            </w:pPr>
            <w:r w:rsidRPr="00737EA3">
              <w:rPr>
                <w:rFonts w:ascii="Times New Roman" w:eastAsia="Times New Roman" w:hAnsi="Times New Roman"/>
                <w:color w:val="000000"/>
                <w:sz w:val="17"/>
                <w:szCs w:val="17"/>
                <w:lang w:val="es-CO" w:eastAsia="es-CO"/>
              </w:rPr>
              <w:t> 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4EE4FA" w14:textId="77777777" w:rsidR="008D33FE" w:rsidRPr="00737EA3" w:rsidRDefault="008D33FE" w:rsidP="006261F2">
            <w:pPr>
              <w:rPr>
                <w:rFonts w:ascii="Times New Roman" w:eastAsia="Times New Roman" w:hAnsi="Times New Roman"/>
                <w:color w:val="000000"/>
                <w:sz w:val="16"/>
                <w:szCs w:val="16"/>
                <w:lang w:val="es-CO" w:eastAsia="es-CO"/>
              </w:rPr>
            </w:pPr>
            <w:r w:rsidRPr="00737EA3">
              <w:rPr>
                <w:rFonts w:ascii="Times New Roman" w:eastAsia="Times New Roman" w:hAnsi="Times New Roman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CB31A79" w14:textId="77777777" w:rsidR="008D33FE" w:rsidRPr="00737EA3" w:rsidRDefault="008D33FE" w:rsidP="006261F2">
            <w:pPr>
              <w:jc w:val="center"/>
              <w:rPr>
                <w:rFonts w:eastAsia="Times New Roman" w:cs="Calibri"/>
                <w:color w:val="000000"/>
                <w:sz w:val="16"/>
                <w:szCs w:val="16"/>
                <w:lang w:val="es-CO" w:eastAsia="es-CO"/>
              </w:rPr>
            </w:pPr>
            <w:r w:rsidRPr="00737EA3">
              <w:rPr>
                <w:rFonts w:eastAsia="Times New Roman" w:cs="Calibri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0B590A" w14:textId="77777777" w:rsidR="008D33FE" w:rsidRPr="00737EA3" w:rsidRDefault="008D33FE" w:rsidP="006261F2">
            <w:pPr>
              <w:jc w:val="center"/>
              <w:rPr>
                <w:rFonts w:eastAsia="Times New Roman" w:cs="Calibri"/>
                <w:color w:val="000000"/>
                <w:sz w:val="16"/>
                <w:szCs w:val="16"/>
                <w:lang w:val="es-CO" w:eastAsia="es-CO"/>
              </w:rPr>
            </w:pPr>
            <w:r w:rsidRPr="00737EA3">
              <w:rPr>
                <w:rFonts w:eastAsia="Times New Roman" w:cs="Calibri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463C09B" w14:textId="77777777" w:rsidR="008D33FE" w:rsidRPr="00737EA3" w:rsidRDefault="008D33FE" w:rsidP="006261F2">
            <w:pPr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val="es-CO" w:eastAsia="es-CO"/>
              </w:rPr>
            </w:pPr>
            <w:r w:rsidRPr="00737EA3">
              <w:rPr>
                <w:rFonts w:ascii="Times New Roman" w:eastAsia="Times New Roman" w:hAnsi="Times New Roman"/>
                <w:color w:val="000000"/>
                <w:sz w:val="17"/>
                <w:szCs w:val="17"/>
                <w:lang w:val="es-CO" w:eastAsia="es-CO"/>
              </w:rPr>
              <w:t> 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21E0CA56" w14:textId="77777777" w:rsidR="008D33FE" w:rsidRPr="00737EA3" w:rsidRDefault="008D33FE" w:rsidP="006261F2">
            <w:pPr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val="es-CO" w:eastAsia="es-CO"/>
              </w:rPr>
            </w:pPr>
            <w:r w:rsidRPr="00737EA3">
              <w:rPr>
                <w:rFonts w:ascii="Times New Roman" w:eastAsia="Times New Roman" w:hAnsi="Times New Roman"/>
                <w:color w:val="000000"/>
                <w:sz w:val="17"/>
                <w:szCs w:val="17"/>
                <w:lang w:val="es-CO" w:eastAsia="es-CO"/>
              </w:rPr>
              <w:t> </w:t>
            </w:r>
          </w:p>
        </w:tc>
      </w:tr>
      <w:tr w:rsidR="008D33FE" w:rsidRPr="00737EA3" w14:paraId="310802DE" w14:textId="77777777" w:rsidTr="00C73008">
        <w:trPr>
          <w:trHeight w:val="199"/>
        </w:trPr>
        <w:tc>
          <w:tcPr>
            <w:tcW w:w="20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44CFD09" w14:textId="77777777" w:rsidR="008D33FE" w:rsidRPr="00737EA3" w:rsidRDefault="008D33FE" w:rsidP="006261F2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s-CO" w:eastAsia="es-CO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9405C8" w14:textId="77777777" w:rsidR="008D33FE" w:rsidRPr="00737EA3" w:rsidRDefault="008D33FE" w:rsidP="006261F2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737E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s-CO" w:eastAsia="es-CO"/>
              </w:rPr>
              <w:t>No Cumple:</w:t>
            </w:r>
          </w:p>
        </w:tc>
        <w:tc>
          <w:tcPr>
            <w:tcW w:w="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1AE9663" w14:textId="77777777" w:rsidR="008D33FE" w:rsidRPr="00737EA3" w:rsidRDefault="008D33FE" w:rsidP="006261F2">
            <w:pPr>
              <w:jc w:val="center"/>
              <w:rPr>
                <w:rFonts w:ascii="Times New Roman" w:eastAsia="Times New Roman" w:hAnsi="Times New Roman"/>
                <w:color w:val="FF0000"/>
                <w:sz w:val="17"/>
                <w:szCs w:val="17"/>
                <w:lang w:val="es-CO" w:eastAsia="es-CO"/>
              </w:rPr>
            </w:pPr>
            <w:r w:rsidRPr="00737EA3">
              <w:rPr>
                <w:rFonts w:ascii="Times New Roman" w:eastAsia="Times New Roman" w:hAnsi="Times New Roman"/>
                <w:color w:val="FF0000"/>
                <w:sz w:val="17"/>
                <w:szCs w:val="17"/>
                <w:lang w:val="es-CO" w:eastAsia="es-CO"/>
              </w:rPr>
              <w:t> </w:t>
            </w:r>
          </w:p>
        </w:tc>
        <w:tc>
          <w:tcPr>
            <w:tcW w:w="26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CC0771" w14:textId="77777777" w:rsidR="008D33FE" w:rsidRPr="00737EA3" w:rsidRDefault="008D33FE" w:rsidP="006261F2">
            <w:pPr>
              <w:rPr>
                <w:rFonts w:ascii="Times New Roman" w:eastAsia="Times New Roman" w:hAnsi="Times New Roman"/>
                <w:sz w:val="16"/>
                <w:szCs w:val="16"/>
                <w:lang w:val="es-CO" w:eastAsia="es-CO"/>
              </w:rPr>
            </w:pPr>
            <w:r w:rsidRPr="00737EA3">
              <w:rPr>
                <w:rFonts w:ascii="Times New Roman" w:eastAsia="Times New Roman" w:hAnsi="Times New Roman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464BBA" w14:textId="77777777" w:rsidR="008D33FE" w:rsidRPr="00737EA3" w:rsidRDefault="008D33FE" w:rsidP="006261F2">
            <w:pPr>
              <w:jc w:val="center"/>
              <w:rPr>
                <w:rFonts w:eastAsia="Times New Roman" w:cs="Calibri"/>
                <w:color w:val="000000"/>
                <w:sz w:val="16"/>
                <w:szCs w:val="16"/>
                <w:lang w:val="es-CO" w:eastAsia="es-CO"/>
              </w:rPr>
            </w:pPr>
            <w:r w:rsidRPr="00737EA3">
              <w:rPr>
                <w:rFonts w:eastAsia="Times New Roman" w:cs="Calibri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2D3E89A" w14:textId="77777777" w:rsidR="008D33FE" w:rsidRPr="00737EA3" w:rsidRDefault="008D33FE" w:rsidP="006261F2">
            <w:pPr>
              <w:jc w:val="center"/>
              <w:rPr>
                <w:rFonts w:eastAsia="Times New Roman" w:cs="Calibri"/>
                <w:color w:val="000000"/>
                <w:sz w:val="16"/>
                <w:szCs w:val="16"/>
                <w:lang w:val="es-CO" w:eastAsia="es-CO"/>
              </w:rPr>
            </w:pPr>
            <w:r w:rsidRPr="00737EA3">
              <w:rPr>
                <w:rFonts w:eastAsia="Times New Roman" w:cs="Calibri"/>
                <w:color w:val="000000"/>
                <w:sz w:val="16"/>
                <w:szCs w:val="16"/>
                <w:lang w:val="es-CO" w:eastAsia="es-CO"/>
              </w:rPr>
              <w:t> </w:t>
            </w:r>
          </w:p>
        </w:tc>
        <w:tc>
          <w:tcPr>
            <w:tcW w:w="77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568F211A" w14:textId="77777777" w:rsidR="008D33FE" w:rsidRPr="00737EA3" w:rsidRDefault="008D33FE" w:rsidP="006261F2">
            <w:pPr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val="es-CO" w:eastAsia="es-CO"/>
              </w:rPr>
            </w:pPr>
            <w:r w:rsidRPr="00737EA3">
              <w:rPr>
                <w:rFonts w:ascii="Times New Roman" w:eastAsia="Times New Roman" w:hAnsi="Times New Roman"/>
                <w:color w:val="000000"/>
                <w:sz w:val="17"/>
                <w:szCs w:val="17"/>
                <w:lang w:val="es-CO" w:eastAsia="es-CO"/>
              </w:rPr>
              <w:t> </w:t>
            </w:r>
          </w:p>
        </w:tc>
        <w:tc>
          <w:tcPr>
            <w:tcW w:w="128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center"/>
            <w:hideMark/>
          </w:tcPr>
          <w:p w14:paraId="4BF5D563" w14:textId="77777777" w:rsidR="008D33FE" w:rsidRPr="00737EA3" w:rsidRDefault="008D33FE" w:rsidP="006261F2">
            <w:pPr>
              <w:jc w:val="center"/>
              <w:rPr>
                <w:rFonts w:ascii="Times New Roman" w:eastAsia="Times New Roman" w:hAnsi="Times New Roman"/>
                <w:color w:val="000000"/>
                <w:sz w:val="17"/>
                <w:szCs w:val="17"/>
                <w:lang w:val="es-CO" w:eastAsia="es-CO"/>
              </w:rPr>
            </w:pPr>
            <w:r w:rsidRPr="00737EA3">
              <w:rPr>
                <w:rFonts w:ascii="Times New Roman" w:eastAsia="Times New Roman" w:hAnsi="Times New Roman"/>
                <w:color w:val="000000"/>
                <w:sz w:val="17"/>
                <w:szCs w:val="17"/>
                <w:lang w:val="es-CO" w:eastAsia="es-CO"/>
              </w:rPr>
              <w:t> </w:t>
            </w:r>
          </w:p>
        </w:tc>
      </w:tr>
      <w:tr w:rsidR="008D33FE" w:rsidRPr="00737EA3" w14:paraId="0CB60895" w14:textId="77777777" w:rsidTr="00C73008">
        <w:trPr>
          <w:trHeight w:val="199"/>
        </w:trPr>
        <w:tc>
          <w:tcPr>
            <w:tcW w:w="2048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B62D891" w14:textId="77777777" w:rsidR="008D33FE" w:rsidRPr="00737EA3" w:rsidRDefault="008D33FE" w:rsidP="006261F2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s-CO" w:eastAsia="es-CO"/>
              </w:rPr>
            </w:pPr>
          </w:p>
        </w:tc>
        <w:tc>
          <w:tcPr>
            <w:tcW w:w="20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1AE4F4" w14:textId="77777777" w:rsidR="008D33FE" w:rsidRPr="00737EA3" w:rsidRDefault="008D33FE" w:rsidP="006261F2">
            <w:pP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737E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s-CO" w:eastAsia="es-CO"/>
              </w:rPr>
              <w:t>No Aplica</w:t>
            </w:r>
          </w:p>
        </w:tc>
        <w:tc>
          <w:tcPr>
            <w:tcW w:w="3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CE39E9" w14:textId="77777777" w:rsidR="008D33FE" w:rsidRPr="00194E68" w:rsidRDefault="008D33FE" w:rsidP="006261F2">
            <w:pPr>
              <w:jc w:val="center"/>
              <w:rPr>
                <w:rFonts w:ascii="Times New Roman" w:eastAsia="Times New Roman" w:hAnsi="Times New Roman"/>
                <w:color w:val="000000" w:themeColor="text1"/>
                <w:sz w:val="17"/>
                <w:szCs w:val="17"/>
                <w:lang w:val="es-CO" w:eastAsia="es-CO"/>
              </w:rPr>
            </w:pPr>
          </w:p>
        </w:tc>
        <w:tc>
          <w:tcPr>
            <w:tcW w:w="268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66906E3E" w14:textId="77777777" w:rsidR="008D33FE" w:rsidRPr="00194E68" w:rsidRDefault="008D33FE" w:rsidP="006261F2">
            <w:pPr>
              <w:rPr>
                <w:rFonts w:ascii="Times New Roman" w:eastAsia="Times New Roman" w:hAnsi="Times New Roman"/>
                <w:color w:val="000000" w:themeColor="text1"/>
                <w:sz w:val="16"/>
                <w:szCs w:val="16"/>
                <w:lang w:val="es-CO" w:eastAsia="es-CO"/>
              </w:rPr>
            </w:pPr>
          </w:p>
        </w:tc>
        <w:tc>
          <w:tcPr>
            <w:tcW w:w="11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4DE22F1E" w14:textId="77777777" w:rsidR="008D33FE" w:rsidRPr="0078005C" w:rsidRDefault="008D33FE" w:rsidP="006261F2">
            <w:pPr>
              <w:rPr>
                <w:rFonts w:ascii="Times New Roman" w:eastAsia="Times New Roman" w:hAnsi="Times New Roman"/>
                <w:sz w:val="16"/>
                <w:szCs w:val="16"/>
                <w:lang w:val="es-CO" w:eastAsia="es-CO"/>
              </w:rPr>
            </w:pPr>
          </w:p>
        </w:tc>
        <w:tc>
          <w:tcPr>
            <w:tcW w:w="109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79366FA1" w14:textId="77777777" w:rsidR="008D33FE" w:rsidRPr="0078005C" w:rsidRDefault="008D33FE" w:rsidP="006261F2">
            <w:pPr>
              <w:rPr>
                <w:rFonts w:ascii="Times New Roman" w:eastAsia="Times New Roman" w:hAnsi="Times New Roman"/>
                <w:sz w:val="16"/>
                <w:szCs w:val="16"/>
                <w:lang w:val="es-CO" w:eastAsia="es-CO"/>
              </w:rPr>
            </w:pPr>
          </w:p>
        </w:tc>
        <w:tc>
          <w:tcPr>
            <w:tcW w:w="789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38657C9C" w14:textId="77777777" w:rsidR="008D33FE" w:rsidRPr="0078005C" w:rsidRDefault="008D33FE" w:rsidP="006261F2">
            <w:pPr>
              <w:rPr>
                <w:rFonts w:ascii="Times New Roman" w:eastAsia="Times New Roman" w:hAnsi="Times New Roman"/>
                <w:sz w:val="16"/>
                <w:szCs w:val="16"/>
                <w:lang w:val="es-CO" w:eastAsia="es-CO"/>
              </w:rPr>
            </w:pP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286A2FBC" w14:textId="77777777" w:rsidR="008D33FE" w:rsidRPr="0078005C" w:rsidRDefault="008D33FE" w:rsidP="006261F2">
            <w:pPr>
              <w:rPr>
                <w:rFonts w:ascii="Times New Roman" w:eastAsia="Times New Roman" w:hAnsi="Times New Roman"/>
                <w:sz w:val="16"/>
                <w:szCs w:val="16"/>
                <w:lang w:val="es-CO" w:eastAsia="es-CO"/>
              </w:rPr>
            </w:pPr>
          </w:p>
        </w:tc>
      </w:tr>
      <w:tr w:rsidR="008D33FE" w:rsidRPr="00737EA3" w14:paraId="0A21FCCD" w14:textId="77777777" w:rsidTr="00C73008">
        <w:trPr>
          <w:trHeight w:val="113"/>
        </w:trPr>
        <w:tc>
          <w:tcPr>
            <w:tcW w:w="406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nil"/>
            </w:tcBorders>
            <w:vAlign w:val="center"/>
            <w:hideMark/>
          </w:tcPr>
          <w:p w14:paraId="3E73E1F8" w14:textId="77777777" w:rsidR="008D33FE" w:rsidRPr="00737EA3" w:rsidRDefault="008D33FE" w:rsidP="006261F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737E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s-CO" w:eastAsia="es-CO"/>
              </w:rPr>
              <w:t>CUMPLE</w:t>
            </w:r>
          </w:p>
        </w:tc>
        <w:tc>
          <w:tcPr>
            <w:tcW w:w="306" w:type="dxa"/>
            <w:vMerge w:val="restart"/>
            <w:tcBorders>
              <w:top w:val="nil"/>
              <w:left w:val="nil"/>
              <w:right w:val="single" w:sz="8" w:space="0" w:color="auto"/>
            </w:tcBorders>
            <w:vAlign w:val="center"/>
            <w:hideMark/>
          </w:tcPr>
          <w:p w14:paraId="7EB0B684" w14:textId="77777777" w:rsidR="008D33FE" w:rsidRPr="00737EA3" w:rsidRDefault="008D33FE" w:rsidP="006261F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737EA3"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s-CO" w:eastAsia="es-CO"/>
              </w:rPr>
              <w:t> </w:t>
            </w:r>
          </w:p>
        </w:tc>
        <w:tc>
          <w:tcPr>
            <w:tcW w:w="697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14:paraId="5C56D479" w14:textId="6101CB9D" w:rsidR="008D33FE" w:rsidRPr="00737EA3" w:rsidRDefault="008D33FE" w:rsidP="00B17364">
            <w:pPr>
              <w:keepNext/>
              <w:jc w:val="center"/>
              <w:outlineLvl w:val="1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 w:rsidRPr="00DB767F">
              <w:rPr>
                <w:rFonts w:ascii="Times New Roman" w:eastAsia="Times New Roman" w:hAnsi="Times New Roman"/>
                <w:b/>
                <w:sz w:val="20"/>
                <w:szCs w:val="20"/>
                <w:lang w:eastAsia="es-ES"/>
              </w:rPr>
              <w:t>TOTAL</w:t>
            </w: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es-ES"/>
              </w:rPr>
              <w:t xml:space="preserve">: </w:t>
            </w:r>
            <w:r w:rsidR="00431146">
              <w:rPr>
                <w:rFonts w:ascii="Times New Roman" w:eastAsia="Times New Roman" w:hAnsi="Times New Roman"/>
                <w:b/>
                <w:sz w:val="20"/>
                <w:szCs w:val="20"/>
                <w:lang w:eastAsia="es-ES"/>
              </w:rPr>
              <w:t>S</w:t>
            </w:r>
            <w:r w:rsidR="00431146" w:rsidRPr="00431146">
              <w:rPr>
                <w:rFonts w:ascii="Times New Roman" w:eastAsia="Times New Roman" w:hAnsi="Times New Roman"/>
                <w:b/>
                <w:sz w:val="20"/>
                <w:szCs w:val="20"/>
                <w:lang w:eastAsia="es-ES"/>
              </w:rPr>
              <w:t>IN EXPERIENCIA</w:t>
            </w:r>
          </w:p>
        </w:tc>
      </w:tr>
      <w:tr w:rsidR="008D33FE" w:rsidRPr="00737EA3" w14:paraId="0A5F917D" w14:textId="77777777" w:rsidTr="00C73008">
        <w:trPr>
          <w:trHeight w:val="112"/>
        </w:trPr>
        <w:tc>
          <w:tcPr>
            <w:tcW w:w="4064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nil"/>
            </w:tcBorders>
            <w:vAlign w:val="center"/>
          </w:tcPr>
          <w:p w14:paraId="54EC0BF4" w14:textId="77777777" w:rsidR="008D33FE" w:rsidRPr="00737EA3" w:rsidRDefault="008D33FE" w:rsidP="006261F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s-CO" w:eastAsia="es-CO"/>
              </w:rPr>
            </w:pPr>
          </w:p>
        </w:tc>
        <w:tc>
          <w:tcPr>
            <w:tcW w:w="306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E93746A" w14:textId="77777777" w:rsidR="008D33FE" w:rsidRPr="00737EA3" w:rsidRDefault="008D33FE" w:rsidP="006261F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s-CO" w:eastAsia="es-CO"/>
              </w:rPr>
            </w:pPr>
          </w:p>
        </w:tc>
        <w:tc>
          <w:tcPr>
            <w:tcW w:w="6970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</w:tcPr>
          <w:p w14:paraId="79E61278" w14:textId="77777777" w:rsidR="008D33FE" w:rsidRPr="00737EA3" w:rsidRDefault="008D33FE" w:rsidP="006261F2">
            <w:pPr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s-CO" w:eastAsia="es-CO"/>
              </w:rPr>
            </w:pPr>
            <w:r>
              <w:rPr>
                <w:rFonts w:ascii="Times New Roman" w:eastAsia="Times New Roman" w:hAnsi="Times New Roman"/>
                <w:b/>
                <w:bCs/>
                <w:color w:val="000000"/>
                <w:sz w:val="20"/>
                <w:szCs w:val="20"/>
                <w:lang w:val="es-CO" w:eastAsia="es-CO"/>
              </w:rPr>
              <w:t xml:space="preserve">CUMPLE </w:t>
            </w:r>
          </w:p>
        </w:tc>
      </w:tr>
    </w:tbl>
    <w:p w14:paraId="0F5D20AF" w14:textId="77777777" w:rsidR="008D33FE" w:rsidRDefault="008D33FE" w:rsidP="00F22717">
      <w:pPr>
        <w:ind w:left="-709" w:right="-518"/>
        <w:jc w:val="both"/>
        <w:rPr>
          <w:rFonts w:ascii="Times New Roman" w:eastAsia="Times New Roman" w:hAnsi="Times New Roman"/>
          <w:sz w:val="16"/>
          <w:szCs w:val="16"/>
          <w:lang w:eastAsia="es-ES"/>
        </w:rPr>
      </w:pPr>
    </w:p>
    <w:p w14:paraId="02BB9CDD" w14:textId="05F1A0F1" w:rsidR="008D33FE" w:rsidRDefault="008D33FE" w:rsidP="00F22717">
      <w:pPr>
        <w:ind w:left="-709" w:right="-518"/>
        <w:jc w:val="both"/>
        <w:rPr>
          <w:rFonts w:ascii="Times New Roman" w:eastAsia="Times New Roman" w:hAnsi="Times New Roman"/>
          <w:sz w:val="16"/>
          <w:szCs w:val="16"/>
          <w:lang w:eastAsia="es-ES"/>
        </w:rPr>
      </w:pPr>
      <w:r w:rsidRPr="00D90C64">
        <w:rPr>
          <w:rFonts w:ascii="Times New Roman" w:eastAsia="Times New Roman" w:hAnsi="Times New Roman"/>
          <w:sz w:val="16"/>
          <w:szCs w:val="16"/>
          <w:lang w:eastAsia="es-ES"/>
        </w:rPr>
        <w:t xml:space="preserve">Los documentos aportados para este perfil fueron </w:t>
      </w:r>
      <w:proofErr w:type="spellStart"/>
      <w:r w:rsidRPr="00D90C64">
        <w:rPr>
          <w:rFonts w:ascii="Times New Roman" w:eastAsia="Times New Roman" w:hAnsi="Times New Roman"/>
          <w:sz w:val="16"/>
          <w:szCs w:val="16"/>
          <w:lang w:eastAsia="es-ES"/>
        </w:rPr>
        <w:t>recepcionados</w:t>
      </w:r>
      <w:proofErr w:type="spellEnd"/>
      <w:r w:rsidRPr="00D90C64">
        <w:rPr>
          <w:rFonts w:ascii="Times New Roman" w:eastAsia="Times New Roman" w:hAnsi="Times New Roman"/>
          <w:sz w:val="16"/>
          <w:szCs w:val="16"/>
          <w:lang w:eastAsia="es-ES"/>
        </w:rPr>
        <w:t xml:space="preserve"> </w:t>
      </w:r>
      <w:r>
        <w:rPr>
          <w:rFonts w:ascii="Times New Roman" w:eastAsia="Times New Roman" w:hAnsi="Times New Roman"/>
          <w:sz w:val="16"/>
          <w:szCs w:val="16"/>
          <w:lang w:eastAsia="es-ES"/>
        </w:rPr>
        <w:t>por parte de la</w:t>
      </w:r>
      <w:r w:rsidRPr="00D90C64">
        <w:rPr>
          <w:rFonts w:ascii="Times New Roman" w:eastAsia="Times New Roman" w:hAnsi="Times New Roman"/>
          <w:sz w:val="16"/>
          <w:szCs w:val="16"/>
          <w:lang w:eastAsia="es-ES"/>
        </w:rPr>
        <w:t xml:space="preserve"> </w:t>
      </w:r>
      <w:r>
        <w:rPr>
          <w:rFonts w:ascii="Times New Roman" w:eastAsia="Times New Roman" w:hAnsi="Times New Roman"/>
          <w:sz w:val="16"/>
          <w:szCs w:val="16"/>
          <w:lang w:eastAsia="es-ES"/>
        </w:rPr>
        <w:t>dependencia solicitante</w:t>
      </w:r>
      <w:r w:rsidRPr="00D90C64">
        <w:rPr>
          <w:rFonts w:ascii="Times New Roman" w:eastAsia="Times New Roman" w:hAnsi="Times New Roman"/>
          <w:sz w:val="16"/>
          <w:szCs w:val="16"/>
          <w:lang w:eastAsia="es-ES"/>
        </w:rPr>
        <w:t xml:space="preserve"> que presenta la necesidad a</w:t>
      </w:r>
      <w:r>
        <w:rPr>
          <w:rFonts w:ascii="Times New Roman" w:eastAsia="Times New Roman" w:hAnsi="Times New Roman"/>
          <w:sz w:val="16"/>
          <w:szCs w:val="16"/>
          <w:lang w:eastAsia="es-ES"/>
        </w:rPr>
        <w:t>l suscrito</w:t>
      </w:r>
      <w:r w:rsidRPr="00D90C64">
        <w:rPr>
          <w:rFonts w:ascii="Times New Roman" w:eastAsia="Times New Roman" w:hAnsi="Times New Roman"/>
          <w:sz w:val="16"/>
          <w:szCs w:val="16"/>
          <w:lang w:eastAsia="es-ES"/>
        </w:rPr>
        <w:t xml:space="preserve"> </w:t>
      </w:r>
      <w:r>
        <w:rPr>
          <w:rFonts w:ascii="Times New Roman" w:eastAsia="Times New Roman" w:hAnsi="Times New Roman"/>
          <w:sz w:val="16"/>
          <w:szCs w:val="16"/>
          <w:lang w:eastAsia="es-ES"/>
        </w:rPr>
        <w:t>Gerente de Proyecto</w:t>
      </w:r>
      <w:r w:rsidRPr="00D90C64">
        <w:rPr>
          <w:rFonts w:ascii="Times New Roman" w:eastAsia="Times New Roman" w:hAnsi="Times New Roman"/>
          <w:sz w:val="16"/>
          <w:szCs w:val="16"/>
          <w:lang w:eastAsia="es-ES"/>
        </w:rPr>
        <w:t xml:space="preserve"> por el ( la ) señor(a) </w:t>
      </w:r>
      <w:r w:rsidR="00CB73D8" w:rsidRPr="00CB73D8">
        <w:rPr>
          <w:rFonts w:ascii="Times New Roman" w:eastAsia="Times New Roman" w:hAnsi="Times New Roman"/>
          <w:b/>
          <w:bCs/>
          <w:noProof/>
          <w:sz w:val="18"/>
          <w:szCs w:val="18"/>
          <w:u w:val="single"/>
          <w:lang w:eastAsia="es-ES"/>
        </w:rPr>
        <w:t xml:space="preserve">TORRES GARZON LORENA TATIANA </w:t>
      </w:r>
      <w:r w:rsidRPr="00D90C64">
        <w:rPr>
          <w:rFonts w:ascii="Times New Roman" w:eastAsia="Times New Roman" w:hAnsi="Times New Roman"/>
          <w:sz w:val="16"/>
          <w:szCs w:val="16"/>
          <w:lang w:eastAsia="es-ES"/>
        </w:rPr>
        <w:t>con el fin de acreditar las condiciones mínimas requerida para la celebración del contrato, en virtud de los postulados de la buena fe (art 83 CP ) y transparencia (art 24 Ley 80 de 1993) que se exige de las partes de conformidad con lo señalado en los estudios previos, por lo que él (la) señor(a)</w:t>
      </w:r>
      <w:r w:rsidRPr="00D90C64">
        <w:rPr>
          <w:rFonts w:ascii="Times New Roman" w:eastAsia="Times New Roman" w:hAnsi="Times New Roman"/>
          <w:b/>
          <w:noProof/>
          <w:sz w:val="16"/>
          <w:szCs w:val="16"/>
          <w:lang w:eastAsia="es-ES"/>
        </w:rPr>
        <w:t xml:space="preserve">, </w:t>
      </w:r>
      <w:r w:rsidRPr="00D90C64">
        <w:rPr>
          <w:rFonts w:ascii="Times New Roman" w:eastAsia="Times New Roman" w:hAnsi="Times New Roman"/>
          <w:sz w:val="16"/>
          <w:szCs w:val="16"/>
          <w:lang w:eastAsia="es-ES"/>
        </w:rPr>
        <w:t>es idóneo(a) para ejecutar el objeto previsto y celebrar el contrato</w:t>
      </w:r>
    </w:p>
    <w:p w14:paraId="727D821B" w14:textId="77777777" w:rsidR="008D33FE" w:rsidRPr="00737EA3" w:rsidRDefault="008D33FE" w:rsidP="00337CC6">
      <w:pPr>
        <w:ind w:right="-518"/>
        <w:jc w:val="both"/>
        <w:rPr>
          <w:rFonts w:ascii="Times New Roman" w:eastAsia="Times New Roman" w:hAnsi="Times New Roman"/>
          <w:b/>
          <w:sz w:val="17"/>
          <w:szCs w:val="17"/>
          <w:lang w:eastAsia="es-ES"/>
        </w:rPr>
      </w:pPr>
      <w:r>
        <w:rPr>
          <w:rFonts w:ascii="Times New Roman" w:eastAsia="Times New Roman" w:hAnsi="Times New Roman"/>
          <w:b/>
          <w:bCs/>
          <w:sz w:val="16"/>
          <w:szCs w:val="16"/>
          <w:lang w:eastAsia="es-ES"/>
        </w:rPr>
        <w:t xml:space="preserve">  </w:t>
      </w:r>
    </w:p>
    <w:p w14:paraId="53F52C03" w14:textId="2C12550E" w:rsidR="008D33FE" w:rsidRDefault="008D33FE" w:rsidP="002648CD">
      <w:pPr>
        <w:keepNext/>
        <w:ind w:left="-709"/>
        <w:outlineLvl w:val="0"/>
        <w:rPr>
          <w:rFonts w:ascii="Times New Roman" w:eastAsia="Times New Roman" w:hAnsi="Times New Roman"/>
          <w:b/>
          <w:sz w:val="17"/>
          <w:szCs w:val="17"/>
          <w:lang w:eastAsia="es-ES"/>
        </w:rPr>
      </w:pPr>
      <w:r w:rsidRPr="00547710">
        <w:rPr>
          <w:rFonts w:ascii="Times New Roman" w:eastAsia="Times New Roman" w:hAnsi="Times New Roman"/>
          <w:b/>
          <w:sz w:val="17"/>
          <w:szCs w:val="17"/>
          <w:lang w:eastAsia="es-ES"/>
        </w:rPr>
        <w:t xml:space="preserve">FECHA: </w:t>
      </w:r>
      <w:r w:rsidR="002867B1">
        <w:rPr>
          <w:rFonts w:ascii="Times New Roman" w:eastAsia="Times New Roman" w:hAnsi="Times New Roman"/>
          <w:b/>
          <w:sz w:val="17"/>
          <w:szCs w:val="17"/>
          <w:lang w:eastAsia="es-ES"/>
        </w:rPr>
        <w:t>14</w:t>
      </w:r>
      <w:r w:rsidR="00547710" w:rsidRPr="00547710">
        <w:rPr>
          <w:rFonts w:ascii="Times New Roman" w:eastAsia="Times New Roman" w:hAnsi="Times New Roman"/>
          <w:b/>
          <w:sz w:val="17"/>
          <w:szCs w:val="17"/>
          <w:lang w:eastAsia="es-ES"/>
        </w:rPr>
        <w:t>/01/2026</w:t>
      </w:r>
    </w:p>
    <w:p w14:paraId="7FA656B6" w14:textId="77777777" w:rsidR="008D33FE" w:rsidRDefault="008D33FE" w:rsidP="002648CD">
      <w:pPr>
        <w:keepNext/>
        <w:ind w:left="-709"/>
        <w:outlineLvl w:val="0"/>
        <w:rPr>
          <w:rFonts w:ascii="Times New Roman" w:eastAsia="Times New Roman" w:hAnsi="Times New Roman"/>
          <w:b/>
          <w:sz w:val="17"/>
          <w:szCs w:val="17"/>
          <w:lang w:eastAsia="es-ES"/>
        </w:rPr>
      </w:pPr>
    </w:p>
    <w:p w14:paraId="606FFD4C" w14:textId="77777777" w:rsidR="008D33FE" w:rsidRDefault="008D33FE" w:rsidP="00053CC6">
      <w:pPr>
        <w:keepNext/>
        <w:outlineLvl w:val="0"/>
        <w:rPr>
          <w:rFonts w:ascii="Times New Roman" w:eastAsia="Times New Roman" w:hAnsi="Times New Roman"/>
          <w:b/>
          <w:sz w:val="17"/>
          <w:szCs w:val="17"/>
          <w:lang w:eastAsia="es-ES"/>
        </w:rPr>
      </w:pPr>
    </w:p>
    <w:p w14:paraId="43553AAE" w14:textId="77777777" w:rsidR="008D33FE" w:rsidRDefault="008D33FE" w:rsidP="002648CD">
      <w:pPr>
        <w:keepNext/>
        <w:ind w:left="-709"/>
        <w:outlineLvl w:val="0"/>
        <w:rPr>
          <w:rFonts w:ascii="Times New Roman" w:eastAsia="Times New Roman" w:hAnsi="Times New Roman"/>
          <w:b/>
          <w:sz w:val="17"/>
          <w:szCs w:val="17"/>
          <w:lang w:eastAsia="es-ES"/>
        </w:rPr>
      </w:pPr>
    </w:p>
    <w:p w14:paraId="37B8F888" w14:textId="77777777" w:rsidR="008D33FE" w:rsidRDefault="008D33FE" w:rsidP="002648CD">
      <w:pPr>
        <w:keepNext/>
        <w:ind w:left="-709"/>
        <w:outlineLvl w:val="0"/>
        <w:rPr>
          <w:rFonts w:ascii="Times New Roman" w:eastAsia="Times New Roman" w:hAnsi="Times New Roman"/>
          <w:b/>
          <w:sz w:val="17"/>
          <w:szCs w:val="17"/>
          <w:lang w:eastAsia="es-ES"/>
        </w:rPr>
      </w:pPr>
    </w:p>
    <w:p w14:paraId="4E2352A5" w14:textId="551F39B6" w:rsidR="008D33FE" w:rsidRDefault="008D33FE" w:rsidP="000F72FF">
      <w:pPr>
        <w:keepNext/>
        <w:ind w:left="-709"/>
        <w:jc w:val="center"/>
        <w:outlineLvl w:val="0"/>
        <w:rPr>
          <w:rFonts w:ascii="Times New Roman" w:eastAsia="Times New Roman" w:hAnsi="Times New Roman"/>
          <w:b/>
          <w:sz w:val="17"/>
          <w:szCs w:val="17"/>
          <w:lang w:eastAsia="es-ES"/>
        </w:rPr>
      </w:pPr>
      <w:r>
        <w:rPr>
          <w:rFonts w:ascii="Times New Roman" w:eastAsia="Times New Roman" w:hAnsi="Times New Roman"/>
          <w:b/>
          <w:sz w:val="17"/>
          <w:szCs w:val="17"/>
          <w:lang w:eastAsia="es-ES"/>
        </w:rPr>
        <w:t>_______________________________________________</w:t>
      </w:r>
      <w:r w:rsidR="002867B1" w:rsidRPr="002867B1">
        <w:t xml:space="preserve"> </w:t>
      </w:r>
    </w:p>
    <w:p w14:paraId="3C266A98" w14:textId="77777777" w:rsidR="008D33FE" w:rsidRDefault="008D33FE" w:rsidP="005123A5">
      <w:pPr>
        <w:keepNext/>
        <w:ind w:left="-709"/>
        <w:jc w:val="center"/>
        <w:outlineLvl w:val="0"/>
        <w:rPr>
          <w:rFonts w:ascii="Times New Roman" w:eastAsia="Times New Roman" w:hAnsi="Times New Roman"/>
          <w:b/>
          <w:sz w:val="17"/>
          <w:szCs w:val="17"/>
          <w:lang w:eastAsia="es-ES"/>
        </w:rPr>
      </w:pPr>
      <w:r>
        <w:rPr>
          <w:rFonts w:ascii="Times New Roman" w:eastAsia="Times New Roman" w:hAnsi="Times New Roman"/>
          <w:b/>
          <w:sz w:val="17"/>
          <w:szCs w:val="17"/>
          <w:lang w:eastAsia="es-ES"/>
        </w:rPr>
        <w:t>JUAN FELIPE ACOSTA PARRA</w:t>
      </w:r>
    </w:p>
    <w:p w14:paraId="5C02E32E" w14:textId="6FB5AA83" w:rsidR="008D33FE" w:rsidRDefault="008D33FE" w:rsidP="00E17A55">
      <w:pPr>
        <w:keepNext/>
        <w:ind w:left="-709"/>
        <w:jc w:val="center"/>
        <w:outlineLvl w:val="0"/>
        <w:rPr>
          <w:rFonts w:ascii="Times New Roman" w:eastAsia="Times New Roman" w:hAnsi="Times New Roman"/>
          <w:b/>
          <w:sz w:val="17"/>
          <w:szCs w:val="17"/>
          <w:lang w:eastAsia="es-ES"/>
        </w:rPr>
      </w:pPr>
      <w:r>
        <w:rPr>
          <w:rFonts w:ascii="Times New Roman" w:eastAsia="Times New Roman" w:hAnsi="Times New Roman"/>
          <w:b/>
          <w:sz w:val="17"/>
          <w:szCs w:val="17"/>
          <w:lang w:eastAsia="es-ES"/>
        </w:rPr>
        <w:t>FIRMA GERENTE DE PROYECTO DE INVERSIÓN</w:t>
      </w:r>
    </w:p>
    <w:p w14:paraId="75D23326" w14:textId="77777777" w:rsidR="008D33FE" w:rsidRPr="00361D72" w:rsidRDefault="008D33FE" w:rsidP="005123A5">
      <w:pPr>
        <w:keepNext/>
        <w:ind w:left="-709"/>
        <w:jc w:val="center"/>
        <w:outlineLvl w:val="0"/>
        <w:rPr>
          <w:rFonts w:ascii="Times New Roman" w:eastAsia="Times New Roman" w:hAnsi="Times New Roman"/>
          <w:b/>
          <w:sz w:val="17"/>
          <w:szCs w:val="17"/>
          <w:lang w:eastAsia="es-ES"/>
        </w:rPr>
      </w:pPr>
    </w:p>
    <w:tbl>
      <w:tblPr>
        <w:tblStyle w:val="Tablaconcuadrcula1"/>
        <w:tblpPr w:leftFromText="141" w:rightFromText="141" w:vertAnchor="text" w:horzAnchor="margin" w:tblpY="44"/>
        <w:tblW w:w="10060" w:type="dxa"/>
        <w:tblInd w:w="0" w:type="dxa"/>
        <w:tblLook w:val="04A0" w:firstRow="1" w:lastRow="0" w:firstColumn="1" w:lastColumn="0" w:noHBand="0" w:noVBand="1"/>
      </w:tblPr>
      <w:tblGrid>
        <w:gridCol w:w="772"/>
        <w:gridCol w:w="5583"/>
        <w:gridCol w:w="1920"/>
        <w:gridCol w:w="1785"/>
      </w:tblGrid>
      <w:tr w:rsidR="00B67B6D" w:rsidRPr="00EA4053" w14:paraId="421061E8" w14:textId="77777777" w:rsidTr="0074548A">
        <w:trPr>
          <w:trHeight w:val="128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D14F9" w14:textId="77777777" w:rsidR="00B67B6D" w:rsidRPr="00BF2C04" w:rsidRDefault="00B67B6D" w:rsidP="0074548A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</w:p>
        </w:tc>
        <w:tc>
          <w:tcPr>
            <w:tcW w:w="5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5A79AF" w14:textId="77777777" w:rsidR="00B67B6D" w:rsidRPr="00BF2C04" w:rsidRDefault="00B67B6D" w:rsidP="0074548A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 w:rsidRPr="00BF2C04"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NOMBRE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FB179F" w14:textId="77777777" w:rsidR="00B67B6D" w:rsidRPr="00BF2C04" w:rsidRDefault="00B67B6D" w:rsidP="0074548A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 w:rsidRPr="00BF2C04"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 xml:space="preserve">CARGO O </w:t>
            </w:r>
            <w:proofErr w:type="spellStart"/>
            <w:r w:rsidRPr="00BF2C04"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N°</w:t>
            </w:r>
            <w:proofErr w:type="spellEnd"/>
            <w:r w:rsidRPr="00BF2C04"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 xml:space="preserve"> CONTRATO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621ED" w14:textId="77777777" w:rsidR="00B67B6D" w:rsidRPr="00BF2C04" w:rsidRDefault="00B67B6D" w:rsidP="0074548A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 w:rsidRPr="00BF2C04"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FIRMA</w:t>
            </w:r>
          </w:p>
        </w:tc>
      </w:tr>
      <w:tr w:rsidR="00B67B6D" w:rsidRPr="00EA4053" w14:paraId="158EB37E" w14:textId="77777777" w:rsidTr="0074548A">
        <w:trPr>
          <w:trHeight w:val="224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88CED6" w14:textId="77777777" w:rsidR="00B67B6D" w:rsidRPr="00BF2C04" w:rsidRDefault="00B67B6D" w:rsidP="0074548A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 w:rsidRPr="00BF2C04"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Proyectó:</w:t>
            </w:r>
          </w:p>
        </w:tc>
        <w:tc>
          <w:tcPr>
            <w:tcW w:w="5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39B24" w14:textId="378F3602" w:rsidR="00B67B6D" w:rsidRPr="005A4FD2" w:rsidRDefault="005A4FD2" w:rsidP="0074548A">
            <w:pPr>
              <w:rPr>
                <w:rFonts w:ascii="Times New Roman" w:eastAsia="Times New Roman" w:hAnsi="Times New Roman" w:cs="Times New Roman"/>
                <w:sz w:val="14"/>
                <w:szCs w:val="14"/>
                <w:lang w:val="es-CO" w:eastAsia="es-ES"/>
              </w:rPr>
            </w:pPr>
            <w:r w:rsidRPr="005A4FD2">
              <w:rPr>
                <w:rFonts w:ascii="Times New Roman" w:eastAsia="Times New Roman" w:hAnsi="Times New Roman" w:cs="Times New Roman"/>
                <w:sz w:val="14"/>
                <w:szCs w:val="14"/>
                <w:lang w:val="es-CO" w:eastAsia="es-ES"/>
              </w:rPr>
              <w:t>Andres Humberto Cabrera Moreno- CPS 2061-2025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3A525" w14:textId="4A04A0A2" w:rsidR="00B67B6D" w:rsidRPr="00BF2C04" w:rsidRDefault="00B67B6D" w:rsidP="0074548A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 w:rsidRPr="00BF2C04"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 xml:space="preserve">CPS </w:t>
            </w:r>
            <w:r w:rsidR="005048CB" w:rsidRPr="00BF2C04"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2025-1116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359F3" w14:textId="6662E210" w:rsidR="00B67B6D" w:rsidRPr="00BF2C04" w:rsidRDefault="002867B1" w:rsidP="0074548A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 w:rsidRPr="00BF2C04">
              <w:rPr>
                <w:rFonts w:ascii="Times New Roman" w:eastAsia="Times New Roman" w:hAnsi="Times New Roman"/>
                <w:noProof/>
                <w:sz w:val="14"/>
                <w:szCs w:val="14"/>
                <w:lang w:eastAsia="es-ES"/>
              </w:rPr>
              <w:drawing>
                <wp:anchor distT="0" distB="0" distL="114300" distR="114300" simplePos="0" relativeHeight="251660288" behindDoc="1" locked="0" layoutInCell="1" allowOverlap="1" wp14:anchorId="0C26537A" wp14:editId="171795A0">
                  <wp:simplePos x="0" y="0"/>
                  <wp:positionH relativeFrom="column">
                    <wp:posOffset>28575</wp:posOffset>
                  </wp:positionH>
                  <wp:positionV relativeFrom="paragraph">
                    <wp:posOffset>252095</wp:posOffset>
                  </wp:positionV>
                  <wp:extent cx="438150" cy="182242"/>
                  <wp:effectExtent l="0" t="0" r="0" b="8890"/>
                  <wp:wrapNone/>
                  <wp:docPr id="1173995410" name="Imagen 1" descr="Diagrama, Esquemático&#10;&#10;El contenido generado por IA puede ser incorrec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73995410" name="Imagen 1" descr="Diagrama, Esquemático&#10;&#10;El contenido generado por IA puede ser incorrecto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1822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47710">
              <w:rPr>
                <w:rFonts w:ascii="Times New Roman" w:eastAsia="Times New Roman" w:hAnsi="Times New Roman"/>
                <w:noProof/>
                <w:sz w:val="14"/>
                <w:szCs w:val="14"/>
                <w:lang w:eastAsia="es-ES"/>
              </w:rPr>
              <w:drawing>
                <wp:inline distT="0" distB="0" distL="0" distR="0" wp14:anchorId="3C5E7A1B" wp14:editId="192E0F8F">
                  <wp:extent cx="403860" cy="249110"/>
                  <wp:effectExtent l="0" t="0" r="0" b="0"/>
                  <wp:docPr id="1292265639" name="Imagen 1" descr="Diagrama&#10;&#10;El contenido generado por IA puede ser incorrecto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92265639" name="Imagen 1" descr="Diagrama&#10;&#10;El contenido generado por IA puede ser incorrecto.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9629" cy="2773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67B6D" w:rsidRPr="006176CC" w14:paraId="47D1BCD8" w14:textId="77777777" w:rsidTr="0074548A">
        <w:trPr>
          <w:trHeight w:val="86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8B80D" w14:textId="77777777" w:rsidR="00B67B6D" w:rsidRPr="00BF2C04" w:rsidRDefault="00B67B6D" w:rsidP="0074548A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 w:rsidRPr="00BF2C04"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Revisó:</w:t>
            </w:r>
          </w:p>
        </w:tc>
        <w:tc>
          <w:tcPr>
            <w:tcW w:w="5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984F0" w14:textId="239CE4B6" w:rsidR="00B67B6D" w:rsidRPr="00BF2C04" w:rsidRDefault="0052168E" w:rsidP="0074548A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 w:rsidRPr="00BF2C04"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Alixon Flórez Romero -  Abogada STO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F08F" w14:textId="55B62FA7" w:rsidR="00B67B6D" w:rsidRPr="00BF2C04" w:rsidRDefault="0052168E" w:rsidP="0074548A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 w:rsidRPr="00BF2C04"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 xml:space="preserve">CPS </w:t>
            </w:r>
            <w:r w:rsidR="005048CB" w:rsidRPr="00BF2C04"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 xml:space="preserve">2025- </w:t>
            </w:r>
            <w:r w:rsidRPr="00BF2C04"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1844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28414" w14:textId="0432E65C" w:rsidR="00B67B6D" w:rsidRPr="00BF2C04" w:rsidRDefault="00B67B6D" w:rsidP="0074548A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</w:p>
        </w:tc>
      </w:tr>
      <w:tr w:rsidR="002867B1" w:rsidRPr="006176CC" w14:paraId="3935A7A0" w14:textId="77777777" w:rsidTr="0074548A">
        <w:trPr>
          <w:trHeight w:val="86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C9CBF" w14:textId="50FDB8CE" w:rsidR="002867B1" w:rsidRPr="00BF2C04" w:rsidRDefault="002867B1" w:rsidP="0074548A">
            <w:pPr>
              <w:rPr>
                <w:rFonts w:ascii="Times New Roman" w:eastAsia="Times New Roman" w:hAnsi="Times New Roman"/>
                <w:sz w:val="14"/>
                <w:szCs w:val="14"/>
                <w:lang w:eastAsia="es-ES"/>
              </w:rPr>
            </w:pPr>
            <w:r w:rsidRPr="00BF2C04"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Revisó:</w:t>
            </w:r>
          </w:p>
        </w:tc>
        <w:tc>
          <w:tcPr>
            <w:tcW w:w="5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45BF" w14:textId="4101AAE2" w:rsidR="002867B1" w:rsidRPr="00BF2C04" w:rsidRDefault="002867B1" w:rsidP="0074548A">
            <w:pPr>
              <w:rPr>
                <w:rFonts w:ascii="Times New Roman" w:eastAsia="Times New Roman" w:hAnsi="Times New Roman"/>
                <w:sz w:val="14"/>
                <w:szCs w:val="14"/>
                <w:lang w:eastAsia="es-ES"/>
              </w:rPr>
            </w:pPr>
            <w:r w:rsidRPr="002867B1">
              <w:rPr>
                <w:rFonts w:ascii="Times New Roman" w:eastAsia="Times New Roman" w:hAnsi="Times New Roman"/>
                <w:sz w:val="14"/>
                <w:szCs w:val="14"/>
                <w:lang w:eastAsia="es-ES"/>
              </w:rPr>
              <w:t xml:space="preserve">Jessica </w:t>
            </w:r>
            <w:proofErr w:type="spellStart"/>
            <w:r w:rsidRPr="002867B1">
              <w:rPr>
                <w:rFonts w:ascii="Times New Roman" w:eastAsia="Times New Roman" w:hAnsi="Times New Roman"/>
                <w:sz w:val="14"/>
                <w:szCs w:val="14"/>
                <w:lang w:eastAsia="es-ES"/>
              </w:rPr>
              <w:t>Stefania</w:t>
            </w:r>
            <w:proofErr w:type="spellEnd"/>
            <w:r w:rsidRPr="002867B1">
              <w:rPr>
                <w:rFonts w:ascii="Times New Roman" w:eastAsia="Times New Roman" w:hAnsi="Times New Roman"/>
                <w:sz w:val="14"/>
                <w:szCs w:val="14"/>
                <w:lang w:eastAsia="es-ES"/>
              </w:rPr>
              <w:t xml:space="preserve"> Gutiérrez Agudelo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7BB1" w14:textId="1526392D" w:rsidR="002867B1" w:rsidRPr="00BF2C04" w:rsidRDefault="002867B1" w:rsidP="0074548A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es-ES"/>
              </w:rPr>
            </w:pPr>
            <w:r>
              <w:rPr>
                <w:rFonts w:ascii="Times New Roman" w:eastAsia="Times New Roman" w:hAnsi="Times New Roman"/>
                <w:sz w:val="14"/>
                <w:szCs w:val="14"/>
                <w:lang w:eastAsia="es-ES"/>
              </w:rPr>
              <w:t>CPS-2025-2090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BFDD5" w14:textId="29F5E884" w:rsidR="002867B1" w:rsidRPr="00BF2C04" w:rsidRDefault="002867B1" w:rsidP="0074548A">
            <w:pPr>
              <w:jc w:val="center"/>
              <w:rPr>
                <w:rFonts w:ascii="Times New Roman" w:eastAsia="Times New Roman" w:hAnsi="Times New Roman"/>
                <w:sz w:val="14"/>
                <w:szCs w:val="14"/>
                <w:lang w:eastAsia="es-ES"/>
              </w:rPr>
            </w:pPr>
            <w:r>
              <w:rPr>
                <w:noProof/>
              </w:rPr>
              <w:drawing>
                <wp:anchor distT="0" distB="0" distL="114300" distR="114300" simplePos="0" relativeHeight="251661312" behindDoc="1" locked="0" layoutInCell="1" allowOverlap="1" wp14:anchorId="5A8BB1C9" wp14:editId="766C2B04">
                  <wp:simplePos x="0" y="0"/>
                  <wp:positionH relativeFrom="column">
                    <wp:posOffset>647701</wp:posOffset>
                  </wp:positionH>
                  <wp:positionV relativeFrom="paragraph">
                    <wp:posOffset>-41020</wp:posOffset>
                  </wp:positionV>
                  <wp:extent cx="381000" cy="135000"/>
                  <wp:effectExtent l="0" t="0" r="0" b="0"/>
                  <wp:wrapNone/>
                  <wp:docPr id="235191078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3377" cy="1358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B67B6D" w:rsidRPr="00EA4053" w14:paraId="51E1F44D" w14:textId="77777777" w:rsidTr="0074548A">
        <w:trPr>
          <w:trHeight w:val="89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6928B" w14:textId="77777777" w:rsidR="00B67B6D" w:rsidRPr="00BF2C04" w:rsidRDefault="00B67B6D" w:rsidP="0074548A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 w:rsidRPr="00BF2C04"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Revisó:</w:t>
            </w:r>
          </w:p>
        </w:tc>
        <w:tc>
          <w:tcPr>
            <w:tcW w:w="5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0C3CD" w14:textId="77777777" w:rsidR="00B67B6D" w:rsidRPr="00BF2C04" w:rsidRDefault="00B67B6D" w:rsidP="0074548A">
            <w:pPr>
              <w:contextualSpacing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 w:rsidRPr="00BF2C04"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Jenny Marcela Bonilla Rico – Administradora del proyecto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45921" w14:textId="1B7A87C7" w:rsidR="00B67B6D" w:rsidRPr="00BF2C04" w:rsidRDefault="00B67B6D" w:rsidP="0074548A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 w:rsidRPr="00BF2C04"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 xml:space="preserve">CPS </w:t>
            </w:r>
            <w:r w:rsidR="005048CB" w:rsidRPr="00BF2C04"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2025-0701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C0FAB" w14:textId="64335DF5" w:rsidR="00B67B6D" w:rsidRPr="00BF2C04" w:rsidRDefault="00B67B6D" w:rsidP="0074548A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</w:p>
        </w:tc>
      </w:tr>
      <w:tr w:rsidR="00B67B6D" w:rsidRPr="00EA4053" w14:paraId="51E29994" w14:textId="77777777" w:rsidTr="0074548A">
        <w:trPr>
          <w:trHeight w:val="182"/>
        </w:trPr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61E5D" w14:textId="77777777" w:rsidR="00B67B6D" w:rsidRPr="00BF2C04" w:rsidRDefault="00B67B6D" w:rsidP="0074548A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 w:rsidRPr="00BF2C04"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Aprobó:</w:t>
            </w:r>
          </w:p>
        </w:tc>
        <w:tc>
          <w:tcPr>
            <w:tcW w:w="5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7C14F" w14:textId="77777777" w:rsidR="00B67B6D" w:rsidRPr="00BF2C04" w:rsidRDefault="00B67B6D" w:rsidP="0074548A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 w:rsidRPr="00BF2C04"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Mirna Ester Higuera Bohórquez - Gerente De Estrategias De Corresponsabilidad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FC048" w14:textId="69C17CBA" w:rsidR="00B67B6D" w:rsidRPr="00BF2C04" w:rsidRDefault="0067537E" w:rsidP="0074548A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 w:rsidRPr="00BF2C04"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 xml:space="preserve">Código 039 Grado </w:t>
            </w:r>
            <w:r w:rsidR="00B67B6D" w:rsidRPr="00BF2C04"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01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02FB3" w14:textId="537C21FD" w:rsidR="00B67B6D" w:rsidRPr="00BF2C04" w:rsidRDefault="0067537E" w:rsidP="0074548A">
            <w:pPr>
              <w:jc w:val="center"/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>
              <w:rPr>
                <w:noProof/>
              </w:rPr>
              <w:drawing>
                <wp:inline distT="0" distB="0" distL="0" distR="0" wp14:anchorId="5C30DA39" wp14:editId="2A07D7D7">
                  <wp:extent cx="457200" cy="160344"/>
                  <wp:effectExtent l="0" t="0" r="0" b="0"/>
                  <wp:docPr id="1826435044" name="Imagen 1826435044" descr="Vista previa de image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Vista previa de image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6934" cy="167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B67B6D" w:rsidRPr="00BF2C04">
              <w:rPr>
                <w:rFonts w:ascii="Times New Roman" w:eastAsia="Times New Roman" w:hAnsi="Times New Roman"/>
                <w:noProof/>
                <w:sz w:val="14"/>
                <w:szCs w:val="14"/>
                <w:lang w:eastAsia="es-ES"/>
              </w:rPr>
              <w:drawing>
                <wp:anchor distT="0" distB="0" distL="114300" distR="114300" simplePos="0" relativeHeight="251659264" behindDoc="1" locked="0" layoutInCell="1" allowOverlap="1" wp14:anchorId="40B6EFA6" wp14:editId="4514922A">
                  <wp:simplePos x="0" y="0"/>
                  <wp:positionH relativeFrom="column">
                    <wp:posOffset>-5715</wp:posOffset>
                  </wp:positionH>
                  <wp:positionV relativeFrom="paragraph">
                    <wp:posOffset>-174590</wp:posOffset>
                  </wp:positionV>
                  <wp:extent cx="952500" cy="222250"/>
                  <wp:effectExtent l="0" t="0" r="0" b="6350"/>
                  <wp:wrapNone/>
                  <wp:docPr id="1136157043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2500" cy="2222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67B6D" w:rsidRPr="00EA4053" w14:paraId="6698BA0C" w14:textId="77777777" w:rsidTr="0074548A">
        <w:trPr>
          <w:trHeight w:val="399"/>
        </w:trPr>
        <w:tc>
          <w:tcPr>
            <w:tcW w:w="100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A9B67" w14:textId="0744DB9B" w:rsidR="00B67B6D" w:rsidRPr="00BF2C04" w:rsidRDefault="00B67B6D" w:rsidP="0074548A">
            <w:pPr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</w:pPr>
            <w:r w:rsidRPr="00BF2C04">
              <w:rPr>
                <w:rFonts w:ascii="Times New Roman" w:eastAsia="Times New Roman" w:hAnsi="Times New Roman" w:cs="Times New Roman"/>
                <w:sz w:val="14"/>
                <w:szCs w:val="14"/>
                <w:lang w:eastAsia="es-ES"/>
              </w:rPr>
              <w:t>Los arriba firmantes declaramos que hemos revisado el documento y lo encontramos ajustado a las normas y disposiciones legales vigentes y, por tanto, bajo nuestra responsabilidad lo presentamos a firma.</w:t>
            </w:r>
          </w:p>
        </w:tc>
      </w:tr>
    </w:tbl>
    <w:p w14:paraId="09C000A9" w14:textId="77777777" w:rsidR="008D33FE" w:rsidRPr="000F72FF" w:rsidRDefault="008D33FE" w:rsidP="006758E6">
      <w:pPr>
        <w:rPr>
          <w:rFonts w:ascii="Times New Roman" w:hAnsi="Times New Roman"/>
          <w:sz w:val="17"/>
          <w:szCs w:val="17"/>
          <w:lang w:val="es-CO"/>
        </w:rPr>
      </w:pPr>
    </w:p>
    <w:sectPr w:rsidR="008D33FE" w:rsidRPr="000F72FF" w:rsidSect="006758E6">
      <w:headerReference w:type="default" r:id="rId16"/>
      <w:footerReference w:type="default" r:id="rId17"/>
      <w:pgSz w:w="12240" w:h="20160" w:code="5"/>
      <w:pgMar w:top="1134" w:right="1077" w:bottom="568" w:left="1077" w:header="426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E60426" w14:textId="77777777" w:rsidR="00A10CDE" w:rsidRDefault="00A10CDE" w:rsidP="00694C98">
      <w:r>
        <w:separator/>
      </w:r>
    </w:p>
  </w:endnote>
  <w:endnote w:type="continuationSeparator" w:id="0">
    <w:p w14:paraId="3DC10941" w14:textId="77777777" w:rsidR="00A10CDE" w:rsidRDefault="00A10CDE" w:rsidP="00694C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784006" w14:textId="77777777" w:rsidR="00783A37" w:rsidRPr="00196BDB" w:rsidRDefault="00783A37" w:rsidP="00783A37">
    <w:pPr>
      <w:ind w:left="3119"/>
      <w:jc w:val="right"/>
    </w:pPr>
    <w:r>
      <w:t>Vr. 02; 13/03/2024</w:t>
    </w:r>
  </w:p>
  <w:p w14:paraId="083CDD08" w14:textId="77777777" w:rsidR="00811A0D" w:rsidRDefault="00811A0D" w:rsidP="00811A0D">
    <w:pPr>
      <w:pStyle w:val="Piedepgin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1B7B2E" w14:textId="77777777" w:rsidR="00A10CDE" w:rsidRDefault="00A10CDE" w:rsidP="00694C98">
      <w:r>
        <w:separator/>
      </w:r>
    </w:p>
  </w:footnote>
  <w:footnote w:type="continuationSeparator" w:id="0">
    <w:p w14:paraId="1D7CB988" w14:textId="77777777" w:rsidR="00A10CDE" w:rsidRDefault="00A10CDE" w:rsidP="00694C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525" w:type="pct"/>
      <w:tblInd w:w="-497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1E0" w:firstRow="1" w:lastRow="1" w:firstColumn="1" w:lastColumn="1" w:noHBand="0" w:noVBand="0"/>
    </w:tblPr>
    <w:tblGrid>
      <w:gridCol w:w="1605"/>
      <w:gridCol w:w="5937"/>
      <w:gridCol w:w="1842"/>
      <w:gridCol w:w="1750"/>
    </w:tblGrid>
    <w:tr w:rsidR="00CE1736" w:rsidRPr="00852535" w14:paraId="0000C6CC" w14:textId="77777777" w:rsidTr="00CE1736">
      <w:trPr>
        <w:cantSplit/>
        <w:trHeight w:val="126"/>
      </w:trPr>
      <w:tc>
        <w:tcPr>
          <w:tcW w:w="721" w:type="pct"/>
          <w:vMerge w:val="restart"/>
          <w:vAlign w:val="center"/>
        </w:tcPr>
        <w:p w14:paraId="5E744037" w14:textId="77777777" w:rsidR="00CE1736" w:rsidRPr="00852535" w:rsidRDefault="003D5B8D" w:rsidP="00DB767F">
          <w:pPr>
            <w:jc w:val="center"/>
            <w:rPr>
              <w:rFonts w:ascii="Times New Roman" w:hAnsi="Times New Roman"/>
              <w:b/>
              <w:bCs/>
              <w:sz w:val="18"/>
              <w:szCs w:val="18"/>
            </w:rPr>
          </w:pPr>
          <w:r>
            <w:rPr>
              <w:noProof/>
              <w:sz w:val="16"/>
              <w:szCs w:val="16"/>
              <w:lang w:val="es-CO" w:eastAsia="es-CO"/>
            </w:rPr>
            <w:drawing>
              <wp:inline distT="0" distB="0" distL="0" distR="0" wp14:anchorId="15B0572D" wp14:editId="290D0E06">
                <wp:extent cx="714375" cy="790575"/>
                <wp:effectExtent l="0" t="0" r="0" b="0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14375" cy="7905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666" w:type="pct"/>
          <w:vMerge w:val="restart"/>
          <w:vAlign w:val="center"/>
        </w:tcPr>
        <w:p w14:paraId="2CD06529" w14:textId="77777777" w:rsidR="00CE1736" w:rsidRPr="0062317A" w:rsidRDefault="00CE1736" w:rsidP="00895F0D">
          <w:pPr>
            <w:pStyle w:val="Encabezado"/>
            <w:tabs>
              <w:tab w:val="left" w:pos="497"/>
              <w:tab w:val="left" w:pos="1490"/>
            </w:tabs>
            <w:spacing w:before="40" w:after="40"/>
            <w:jc w:val="center"/>
            <w:rPr>
              <w:rFonts w:ascii="Times New Roman" w:eastAsia="Times New Roman" w:hAnsi="Times New Roman"/>
              <w:b/>
              <w:bCs/>
              <w:sz w:val="20"/>
              <w:szCs w:val="20"/>
            </w:rPr>
          </w:pPr>
          <w:r w:rsidRPr="0062317A">
            <w:rPr>
              <w:rFonts w:ascii="Times New Roman" w:eastAsia="Times New Roman" w:hAnsi="Times New Roman"/>
              <w:b/>
              <w:bCs/>
              <w:sz w:val="20"/>
              <w:szCs w:val="20"/>
            </w:rPr>
            <w:t>GESTIÓN CONTRACTUAL</w:t>
          </w:r>
        </w:p>
      </w:tc>
      <w:tc>
        <w:tcPr>
          <w:tcW w:w="827" w:type="pct"/>
          <w:vAlign w:val="center"/>
        </w:tcPr>
        <w:p w14:paraId="51C58DF1" w14:textId="77777777" w:rsidR="00CE1736" w:rsidRPr="0062317A" w:rsidRDefault="00CE1736" w:rsidP="00895F0D">
          <w:pPr>
            <w:pStyle w:val="Encabezado"/>
            <w:spacing w:before="40" w:after="40"/>
            <w:jc w:val="center"/>
            <w:rPr>
              <w:rFonts w:ascii="Times New Roman" w:eastAsia="Times New Roman" w:hAnsi="Times New Roman"/>
              <w:b/>
              <w:bCs/>
              <w:sz w:val="20"/>
              <w:szCs w:val="20"/>
            </w:rPr>
          </w:pPr>
          <w:r w:rsidRPr="0062317A">
            <w:rPr>
              <w:rFonts w:ascii="Times New Roman" w:eastAsia="Times New Roman" w:hAnsi="Times New Roman"/>
              <w:b/>
              <w:bCs/>
              <w:sz w:val="20"/>
              <w:szCs w:val="20"/>
            </w:rPr>
            <w:t>CÓDIGO</w:t>
          </w:r>
        </w:p>
      </w:tc>
      <w:tc>
        <w:tcPr>
          <w:tcW w:w="786" w:type="pct"/>
          <w:vAlign w:val="center"/>
        </w:tcPr>
        <w:p w14:paraId="22E32B4C" w14:textId="77777777" w:rsidR="00CE1736" w:rsidRPr="0062317A" w:rsidRDefault="00CE1736" w:rsidP="00895F0D">
          <w:pPr>
            <w:pStyle w:val="Encabezado"/>
            <w:spacing w:before="40" w:after="40"/>
            <w:jc w:val="center"/>
            <w:rPr>
              <w:rFonts w:ascii="Times New Roman" w:eastAsia="Times New Roman" w:hAnsi="Times New Roman"/>
              <w:b/>
              <w:bCs/>
              <w:sz w:val="20"/>
              <w:szCs w:val="20"/>
            </w:rPr>
          </w:pPr>
          <w:r w:rsidRPr="0062317A">
            <w:rPr>
              <w:rFonts w:ascii="Times New Roman" w:eastAsia="Times New Roman" w:hAnsi="Times New Roman"/>
              <w:b/>
              <w:bCs/>
              <w:sz w:val="20"/>
              <w:szCs w:val="20"/>
            </w:rPr>
            <w:t>A-GCO-FT-010</w:t>
          </w:r>
        </w:p>
      </w:tc>
    </w:tr>
    <w:tr w:rsidR="00CE1736" w:rsidRPr="00852535" w14:paraId="10611365" w14:textId="77777777" w:rsidTr="000E26EB">
      <w:trPr>
        <w:cantSplit/>
        <w:trHeight w:val="89"/>
      </w:trPr>
      <w:tc>
        <w:tcPr>
          <w:tcW w:w="721" w:type="pct"/>
          <w:vMerge/>
        </w:tcPr>
        <w:p w14:paraId="38D73ED3" w14:textId="77777777" w:rsidR="00CE1736" w:rsidRPr="00852535" w:rsidRDefault="00CE1736" w:rsidP="00895F0D">
          <w:pPr>
            <w:jc w:val="both"/>
            <w:rPr>
              <w:rFonts w:ascii="Times New Roman" w:hAnsi="Times New Roman"/>
              <w:sz w:val="18"/>
              <w:szCs w:val="18"/>
            </w:rPr>
          </w:pPr>
        </w:p>
      </w:tc>
      <w:tc>
        <w:tcPr>
          <w:tcW w:w="2666" w:type="pct"/>
          <w:vMerge/>
          <w:vAlign w:val="center"/>
        </w:tcPr>
        <w:p w14:paraId="3491FFC4" w14:textId="77777777" w:rsidR="00CE1736" w:rsidRPr="0062317A" w:rsidRDefault="00CE1736" w:rsidP="00895F0D">
          <w:pPr>
            <w:pStyle w:val="Encabezado"/>
            <w:tabs>
              <w:tab w:val="left" w:pos="497"/>
              <w:tab w:val="left" w:pos="1490"/>
            </w:tabs>
            <w:spacing w:before="40" w:after="40"/>
            <w:jc w:val="center"/>
            <w:rPr>
              <w:rFonts w:ascii="Times New Roman" w:eastAsia="Times New Roman" w:hAnsi="Times New Roman"/>
              <w:b/>
              <w:bCs/>
              <w:sz w:val="20"/>
              <w:szCs w:val="20"/>
            </w:rPr>
          </w:pPr>
        </w:p>
      </w:tc>
      <w:tc>
        <w:tcPr>
          <w:tcW w:w="827" w:type="pct"/>
          <w:vAlign w:val="center"/>
        </w:tcPr>
        <w:p w14:paraId="600DE508" w14:textId="77777777" w:rsidR="00CE1736" w:rsidRPr="0062317A" w:rsidRDefault="00CE1736" w:rsidP="00895F0D">
          <w:pPr>
            <w:pStyle w:val="Encabezado"/>
            <w:spacing w:before="40" w:after="40"/>
            <w:jc w:val="center"/>
            <w:rPr>
              <w:rFonts w:ascii="Times New Roman" w:eastAsia="Times New Roman" w:hAnsi="Times New Roman"/>
              <w:b/>
              <w:bCs/>
              <w:snapToGrid w:val="0"/>
              <w:sz w:val="20"/>
              <w:szCs w:val="20"/>
            </w:rPr>
          </w:pPr>
          <w:r w:rsidRPr="0062317A">
            <w:rPr>
              <w:rFonts w:ascii="Times New Roman" w:eastAsia="Times New Roman" w:hAnsi="Times New Roman"/>
              <w:b/>
              <w:bCs/>
              <w:sz w:val="20"/>
              <w:szCs w:val="20"/>
            </w:rPr>
            <w:t>VERSIÓN</w:t>
          </w:r>
        </w:p>
      </w:tc>
      <w:tc>
        <w:tcPr>
          <w:tcW w:w="786" w:type="pct"/>
          <w:vAlign w:val="center"/>
        </w:tcPr>
        <w:p w14:paraId="10185427" w14:textId="77777777" w:rsidR="00CE1736" w:rsidRPr="0062317A" w:rsidRDefault="005B3265" w:rsidP="000E26EB">
          <w:pPr>
            <w:pStyle w:val="Encabezado"/>
            <w:spacing w:before="40" w:after="40"/>
            <w:jc w:val="center"/>
            <w:rPr>
              <w:rFonts w:ascii="Times New Roman" w:eastAsia="Times New Roman" w:hAnsi="Times New Roman"/>
              <w:b/>
              <w:bCs/>
              <w:snapToGrid w:val="0"/>
              <w:sz w:val="20"/>
              <w:szCs w:val="20"/>
            </w:rPr>
          </w:pPr>
          <w:r>
            <w:rPr>
              <w:rFonts w:ascii="Times New Roman" w:eastAsia="Times New Roman" w:hAnsi="Times New Roman"/>
              <w:b/>
              <w:bCs/>
              <w:snapToGrid w:val="0"/>
              <w:sz w:val="20"/>
              <w:szCs w:val="20"/>
            </w:rPr>
            <w:t>19</w:t>
          </w:r>
        </w:p>
      </w:tc>
    </w:tr>
    <w:tr w:rsidR="00CE1736" w:rsidRPr="00852535" w14:paraId="681A17F8" w14:textId="77777777" w:rsidTr="00CE1736">
      <w:trPr>
        <w:cantSplit/>
        <w:trHeight w:val="81"/>
      </w:trPr>
      <w:tc>
        <w:tcPr>
          <w:tcW w:w="721" w:type="pct"/>
          <w:vMerge/>
        </w:tcPr>
        <w:p w14:paraId="7731B825" w14:textId="77777777" w:rsidR="00CE1736" w:rsidRPr="00852535" w:rsidRDefault="00CE1736" w:rsidP="00895F0D">
          <w:pPr>
            <w:jc w:val="both"/>
            <w:rPr>
              <w:rFonts w:ascii="Times New Roman" w:hAnsi="Times New Roman"/>
              <w:sz w:val="18"/>
              <w:szCs w:val="18"/>
            </w:rPr>
          </w:pPr>
        </w:p>
      </w:tc>
      <w:tc>
        <w:tcPr>
          <w:tcW w:w="2666" w:type="pct"/>
          <w:vMerge w:val="restart"/>
          <w:vAlign w:val="center"/>
        </w:tcPr>
        <w:p w14:paraId="497254F5" w14:textId="77777777" w:rsidR="00CE1736" w:rsidRPr="0062317A" w:rsidRDefault="00CE1736" w:rsidP="000452B5">
          <w:pPr>
            <w:jc w:val="center"/>
            <w:rPr>
              <w:rFonts w:ascii="Times New Roman" w:eastAsia="Times New Roman" w:hAnsi="Times New Roman"/>
              <w:b/>
              <w:bCs/>
              <w:sz w:val="20"/>
              <w:szCs w:val="20"/>
            </w:rPr>
          </w:pPr>
          <w:r w:rsidRPr="0062317A">
            <w:rPr>
              <w:rFonts w:ascii="Times New Roman" w:eastAsia="Times New Roman" w:hAnsi="Times New Roman"/>
              <w:b/>
              <w:sz w:val="20"/>
              <w:szCs w:val="20"/>
              <w:lang w:eastAsia="es-ES"/>
            </w:rPr>
            <w:t xml:space="preserve">ACTA DE IDONEIDAD </w:t>
          </w:r>
        </w:p>
      </w:tc>
      <w:tc>
        <w:tcPr>
          <w:tcW w:w="827" w:type="pct"/>
          <w:vAlign w:val="center"/>
        </w:tcPr>
        <w:p w14:paraId="42321C09" w14:textId="77777777" w:rsidR="00CE1736" w:rsidRPr="0062317A" w:rsidRDefault="00CE1736" w:rsidP="00895F0D">
          <w:pPr>
            <w:pStyle w:val="Encabezado"/>
            <w:spacing w:before="40" w:after="40"/>
            <w:jc w:val="center"/>
            <w:rPr>
              <w:rFonts w:ascii="Times New Roman" w:eastAsia="Times New Roman" w:hAnsi="Times New Roman"/>
              <w:b/>
              <w:bCs/>
              <w:sz w:val="20"/>
              <w:szCs w:val="20"/>
            </w:rPr>
          </w:pPr>
          <w:r w:rsidRPr="0062317A">
            <w:rPr>
              <w:rFonts w:ascii="Times New Roman" w:eastAsia="Times New Roman" w:hAnsi="Times New Roman"/>
              <w:b/>
              <w:bCs/>
              <w:snapToGrid w:val="0"/>
              <w:sz w:val="20"/>
              <w:szCs w:val="20"/>
            </w:rPr>
            <w:t>PÁGINA</w:t>
          </w:r>
        </w:p>
      </w:tc>
      <w:tc>
        <w:tcPr>
          <w:tcW w:w="786" w:type="pct"/>
          <w:vAlign w:val="center"/>
        </w:tcPr>
        <w:p w14:paraId="176A67BA" w14:textId="77777777" w:rsidR="00CE1736" w:rsidRPr="0062317A" w:rsidRDefault="00CE1736" w:rsidP="00895F0D">
          <w:pPr>
            <w:pStyle w:val="Encabezado"/>
            <w:spacing w:before="40" w:after="40"/>
            <w:jc w:val="center"/>
            <w:rPr>
              <w:rFonts w:ascii="Times New Roman" w:eastAsia="Times New Roman" w:hAnsi="Times New Roman"/>
              <w:b/>
              <w:bCs/>
              <w:sz w:val="20"/>
              <w:szCs w:val="20"/>
            </w:rPr>
          </w:pPr>
          <w:r w:rsidRPr="0062317A">
            <w:rPr>
              <w:rFonts w:ascii="Times New Roman" w:hAnsi="Times New Roman"/>
              <w:b/>
              <w:sz w:val="20"/>
              <w:szCs w:val="20"/>
            </w:rPr>
            <w:fldChar w:fldCharType="begin"/>
          </w:r>
          <w:r w:rsidRPr="0062317A">
            <w:rPr>
              <w:rFonts w:ascii="Times New Roman" w:hAnsi="Times New Roman"/>
              <w:b/>
              <w:sz w:val="20"/>
              <w:szCs w:val="20"/>
            </w:rPr>
            <w:instrText xml:space="preserve"> PAGE </w:instrText>
          </w:r>
          <w:r w:rsidRPr="0062317A">
            <w:rPr>
              <w:rFonts w:ascii="Times New Roman" w:hAnsi="Times New Roman"/>
              <w:b/>
              <w:sz w:val="20"/>
              <w:szCs w:val="20"/>
            </w:rPr>
            <w:fldChar w:fldCharType="separate"/>
          </w:r>
          <w:r w:rsidR="005B3265">
            <w:rPr>
              <w:rFonts w:ascii="Times New Roman" w:hAnsi="Times New Roman"/>
              <w:b/>
              <w:noProof/>
              <w:sz w:val="20"/>
              <w:szCs w:val="20"/>
            </w:rPr>
            <w:t>1</w:t>
          </w:r>
          <w:r w:rsidRPr="0062317A">
            <w:rPr>
              <w:rFonts w:ascii="Times New Roman" w:hAnsi="Times New Roman"/>
              <w:b/>
              <w:sz w:val="20"/>
              <w:szCs w:val="20"/>
            </w:rPr>
            <w:fldChar w:fldCharType="end"/>
          </w:r>
          <w:r w:rsidRPr="0062317A">
            <w:rPr>
              <w:rFonts w:ascii="Times New Roman" w:hAnsi="Times New Roman"/>
              <w:b/>
              <w:sz w:val="20"/>
              <w:szCs w:val="20"/>
            </w:rPr>
            <w:t xml:space="preserve"> de </w:t>
          </w:r>
          <w:r w:rsidRPr="0062317A">
            <w:rPr>
              <w:rFonts w:ascii="Times New Roman" w:hAnsi="Times New Roman"/>
              <w:b/>
              <w:sz w:val="20"/>
              <w:szCs w:val="20"/>
            </w:rPr>
            <w:fldChar w:fldCharType="begin"/>
          </w:r>
          <w:r w:rsidRPr="0062317A">
            <w:rPr>
              <w:rFonts w:ascii="Times New Roman" w:hAnsi="Times New Roman"/>
              <w:b/>
              <w:sz w:val="20"/>
              <w:szCs w:val="20"/>
            </w:rPr>
            <w:instrText xml:space="preserve"> NUMPAGES  </w:instrText>
          </w:r>
          <w:r w:rsidRPr="0062317A">
            <w:rPr>
              <w:rFonts w:ascii="Times New Roman" w:hAnsi="Times New Roman"/>
              <w:b/>
              <w:sz w:val="20"/>
              <w:szCs w:val="20"/>
            </w:rPr>
            <w:fldChar w:fldCharType="separate"/>
          </w:r>
          <w:r w:rsidR="005B3265">
            <w:rPr>
              <w:rFonts w:ascii="Times New Roman" w:hAnsi="Times New Roman"/>
              <w:b/>
              <w:noProof/>
              <w:sz w:val="20"/>
              <w:szCs w:val="20"/>
            </w:rPr>
            <w:t>1</w:t>
          </w:r>
          <w:r w:rsidRPr="0062317A">
            <w:rPr>
              <w:rFonts w:ascii="Times New Roman" w:hAnsi="Times New Roman"/>
              <w:b/>
              <w:sz w:val="20"/>
              <w:szCs w:val="20"/>
            </w:rPr>
            <w:fldChar w:fldCharType="end"/>
          </w:r>
        </w:p>
      </w:tc>
    </w:tr>
    <w:tr w:rsidR="00CE1736" w:rsidRPr="006A0D08" w14:paraId="665B63BE" w14:textId="77777777" w:rsidTr="00CE1736">
      <w:trPr>
        <w:cantSplit/>
        <w:trHeight w:val="70"/>
      </w:trPr>
      <w:tc>
        <w:tcPr>
          <w:tcW w:w="721" w:type="pct"/>
          <w:vMerge/>
        </w:tcPr>
        <w:p w14:paraId="4C167749" w14:textId="77777777" w:rsidR="00CE1736" w:rsidRPr="00852535" w:rsidRDefault="00CE1736" w:rsidP="00895F0D">
          <w:pPr>
            <w:jc w:val="both"/>
            <w:rPr>
              <w:rFonts w:ascii="Times New Roman" w:hAnsi="Times New Roman"/>
              <w:sz w:val="18"/>
              <w:szCs w:val="18"/>
            </w:rPr>
          </w:pPr>
        </w:p>
      </w:tc>
      <w:tc>
        <w:tcPr>
          <w:tcW w:w="2666" w:type="pct"/>
          <w:vMerge/>
          <w:shd w:val="pct10" w:color="auto" w:fill="auto"/>
          <w:vAlign w:val="center"/>
        </w:tcPr>
        <w:p w14:paraId="14EAFE78" w14:textId="77777777" w:rsidR="00CE1736" w:rsidRPr="0062317A" w:rsidRDefault="00CE1736" w:rsidP="00895F0D">
          <w:pPr>
            <w:pStyle w:val="Encabezado"/>
            <w:tabs>
              <w:tab w:val="left" w:pos="497"/>
              <w:tab w:val="left" w:pos="1490"/>
            </w:tabs>
            <w:spacing w:before="40" w:after="40"/>
            <w:jc w:val="center"/>
            <w:rPr>
              <w:rFonts w:ascii="Times New Roman" w:eastAsia="Times New Roman" w:hAnsi="Times New Roman"/>
              <w:sz w:val="20"/>
              <w:szCs w:val="20"/>
            </w:rPr>
          </w:pPr>
        </w:p>
      </w:tc>
      <w:tc>
        <w:tcPr>
          <w:tcW w:w="827" w:type="pct"/>
          <w:vAlign w:val="center"/>
        </w:tcPr>
        <w:p w14:paraId="1630F7FF" w14:textId="77777777" w:rsidR="00CE1736" w:rsidRPr="0062317A" w:rsidRDefault="00CE1736" w:rsidP="00895F0D">
          <w:pPr>
            <w:pStyle w:val="Encabezado"/>
            <w:spacing w:before="40" w:after="40"/>
            <w:jc w:val="center"/>
            <w:rPr>
              <w:rFonts w:ascii="Times New Roman" w:eastAsia="Times New Roman" w:hAnsi="Times New Roman"/>
              <w:b/>
              <w:bCs/>
              <w:snapToGrid w:val="0"/>
              <w:sz w:val="20"/>
              <w:szCs w:val="20"/>
            </w:rPr>
          </w:pPr>
          <w:r w:rsidRPr="0062317A">
            <w:rPr>
              <w:rFonts w:ascii="Times New Roman" w:eastAsia="Times New Roman" w:hAnsi="Times New Roman"/>
              <w:b/>
              <w:bCs/>
              <w:snapToGrid w:val="0"/>
              <w:sz w:val="20"/>
              <w:szCs w:val="20"/>
            </w:rPr>
            <w:t>VIGENTE DESDE</w:t>
          </w:r>
        </w:p>
      </w:tc>
      <w:tc>
        <w:tcPr>
          <w:tcW w:w="786" w:type="pct"/>
          <w:vAlign w:val="center"/>
        </w:tcPr>
        <w:p w14:paraId="6FA6A02A" w14:textId="77777777" w:rsidR="00CE1736" w:rsidRPr="0062317A" w:rsidRDefault="005B3265" w:rsidP="0048339A">
          <w:pPr>
            <w:pStyle w:val="Encabezado"/>
            <w:spacing w:before="40" w:after="40"/>
            <w:jc w:val="center"/>
            <w:rPr>
              <w:rStyle w:val="Nmerodepgina"/>
              <w:rFonts w:ascii="Times New Roman" w:eastAsia="Times New Roman" w:hAnsi="Times New Roman"/>
              <w:b/>
              <w:bCs/>
              <w:sz w:val="20"/>
              <w:szCs w:val="20"/>
            </w:rPr>
          </w:pPr>
          <w:r>
            <w:rPr>
              <w:rStyle w:val="Nmerodepgina"/>
              <w:rFonts w:ascii="Times New Roman" w:eastAsia="Times New Roman" w:hAnsi="Times New Roman"/>
              <w:b/>
              <w:bCs/>
              <w:sz w:val="20"/>
              <w:szCs w:val="20"/>
            </w:rPr>
            <w:t>18/07/2024</w:t>
          </w:r>
        </w:p>
      </w:tc>
    </w:tr>
  </w:tbl>
  <w:p w14:paraId="5B0E4CDC" w14:textId="77777777" w:rsidR="00827821" w:rsidRPr="00852535" w:rsidRDefault="00827821" w:rsidP="00ED1ED1">
    <w:pPr>
      <w:pStyle w:val="Encabezado"/>
      <w:rPr>
        <w:rFonts w:ascii="Times New Roman" w:hAnsi="Times New Roman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EA219C2"/>
    <w:multiLevelType w:val="hybridMultilevel"/>
    <w:tmpl w:val="6AA4B498"/>
    <w:lvl w:ilvl="0" w:tplc="B156DCFE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323D791A"/>
    <w:multiLevelType w:val="hybridMultilevel"/>
    <w:tmpl w:val="4C70D03E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425D35F4"/>
    <w:multiLevelType w:val="hybridMultilevel"/>
    <w:tmpl w:val="0442A40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7B072C7"/>
    <w:multiLevelType w:val="multilevel"/>
    <w:tmpl w:val="E56012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76330357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725834653">
    <w:abstractNumId w:val="1"/>
  </w:num>
  <w:num w:numId="3" w16cid:durableId="183592126">
    <w:abstractNumId w:val="3"/>
  </w:num>
  <w:num w:numId="4" w16cid:durableId="36139740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3B0B"/>
    <w:rsid w:val="000061F1"/>
    <w:rsid w:val="00010504"/>
    <w:rsid w:val="00012193"/>
    <w:rsid w:val="00012E27"/>
    <w:rsid w:val="00014885"/>
    <w:rsid w:val="00015FE2"/>
    <w:rsid w:val="00016040"/>
    <w:rsid w:val="0002654D"/>
    <w:rsid w:val="000317D6"/>
    <w:rsid w:val="00031C2F"/>
    <w:rsid w:val="0003228D"/>
    <w:rsid w:val="00035BB5"/>
    <w:rsid w:val="00037136"/>
    <w:rsid w:val="00044B27"/>
    <w:rsid w:val="000452B5"/>
    <w:rsid w:val="000470B9"/>
    <w:rsid w:val="000505F9"/>
    <w:rsid w:val="00053CC6"/>
    <w:rsid w:val="00054236"/>
    <w:rsid w:val="000546EE"/>
    <w:rsid w:val="00054878"/>
    <w:rsid w:val="00054DE6"/>
    <w:rsid w:val="0005607D"/>
    <w:rsid w:val="00064036"/>
    <w:rsid w:val="0006769E"/>
    <w:rsid w:val="00077F1A"/>
    <w:rsid w:val="00084D3A"/>
    <w:rsid w:val="0009273F"/>
    <w:rsid w:val="0009523F"/>
    <w:rsid w:val="000A04B5"/>
    <w:rsid w:val="000A06DD"/>
    <w:rsid w:val="000A26E2"/>
    <w:rsid w:val="000A30CA"/>
    <w:rsid w:val="000A47BE"/>
    <w:rsid w:val="000B079C"/>
    <w:rsid w:val="000B527D"/>
    <w:rsid w:val="000C0C74"/>
    <w:rsid w:val="000C2F48"/>
    <w:rsid w:val="000C4721"/>
    <w:rsid w:val="000C67D7"/>
    <w:rsid w:val="000C68C2"/>
    <w:rsid w:val="000C6B76"/>
    <w:rsid w:val="000D08B4"/>
    <w:rsid w:val="000D1FB1"/>
    <w:rsid w:val="000D4447"/>
    <w:rsid w:val="000E14FC"/>
    <w:rsid w:val="000E26EB"/>
    <w:rsid w:val="000E45B7"/>
    <w:rsid w:val="000E5617"/>
    <w:rsid w:val="000E5648"/>
    <w:rsid w:val="000E6AEB"/>
    <w:rsid w:val="000F3828"/>
    <w:rsid w:val="000F4BC1"/>
    <w:rsid w:val="000F55F5"/>
    <w:rsid w:val="000F6D2D"/>
    <w:rsid w:val="000F72FF"/>
    <w:rsid w:val="00102A10"/>
    <w:rsid w:val="00105CBA"/>
    <w:rsid w:val="00111BEB"/>
    <w:rsid w:val="00112656"/>
    <w:rsid w:val="00113994"/>
    <w:rsid w:val="00114AD7"/>
    <w:rsid w:val="00122D8D"/>
    <w:rsid w:val="00127835"/>
    <w:rsid w:val="0013151F"/>
    <w:rsid w:val="0013341E"/>
    <w:rsid w:val="001335A7"/>
    <w:rsid w:val="00133B8E"/>
    <w:rsid w:val="00137222"/>
    <w:rsid w:val="0014419A"/>
    <w:rsid w:val="00150299"/>
    <w:rsid w:val="0015448B"/>
    <w:rsid w:val="00155500"/>
    <w:rsid w:val="00161992"/>
    <w:rsid w:val="00163C7D"/>
    <w:rsid w:val="00171860"/>
    <w:rsid w:val="00172B9C"/>
    <w:rsid w:val="001746CF"/>
    <w:rsid w:val="00180D0E"/>
    <w:rsid w:val="001942DD"/>
    <w:rsid w:val="00194366"/>
    <w:rsid w:val="00194A3D"/>
    <w:rsid w:val="00194E68"/>
    <w:rsid w:val="00195194"/>
    <w:rsid w:val="00196AFA"/>
    <w:rsid w:val="0019758E"/>
    <w:rsid w:val="001A0245"/>
    <w:rsid w:val="001A1C4D"/>
    <w:rsid w:val="001A1F2A"/>
    <w:rsid w:val="001A489D"/>
    <w:rsid w:val="001A5436"/>
    <w:rsid w:val="001B3812"/>
    <w:rsid w:val="001B38E9"/>
    <w:rsid w:val="001B3AB6"/>
    <w:rsid w:val="001B4A2D"/>
    <w:rsid w:val="001B58B6"/>
    <w:rsid w:val="001B615A"/>
    <w:rsid w:val="001B7B0C"/>
    <w:rsid w:val="001C489B"/>
    <w:rsid w:val="001C7CED"/>
    <w:rsid w:val="001D245A"/>
    <w:rsid w:val="001D527E"/>
    <w:rsid w:val="001D5768"/>
    <w:rsid w:val="001E0F6E"/>
    <w:rsid w:val="001E1AB9"/>
    <w:rsid w:val="001E1AC3"/>
    <w:rsid w:val="001E4D50"/>
    <w:rsid w:val="001E65EB"/>
    <w:rsid w:val="001E72D6"/>
    <w:rsid w:val="001F0079"/>
    <w:rsid w:val="00200531"/>
    <w:rsid w:val="002035C2"/>
    <w:rsid w:val="00207698"/>
    <w:rsid w:val="00213961"/>
    <w:rsid w:val="002154D9"/>
    <w:rsid w:val="002211DE"/>
    <w:rsid w:val="00226164"/>
    <w:rsid w:val="002347C5"/>
    <w:rsid w:val="00236DAE"/>
    <w:rsid w:val="00237764"/>
    <w:rsid w:val="0024264E"/>
    <w:rsid w:val="0024268A"/>
    <w:rsid w:val="0024278A"/>
    <w:rsid w:val="002462DC"/>
    <w:rsid w:val="00246C0B"/>
    <w:rsid w:val="002506D4"/>
    <w:rsid w:val="00251894"/>
    <w:rsid w:val="00251FAA"/>
    <w:rsid w:val="00256508"/>
    <w:rsid w:val="002648CD"/>
    <w:rsid w:val="00264962"/>
    <w:rsid w:val="0027130F"/>
    <w:rsid w:val="0027368B"/>
    <w:rsid w:val="00274208"/>
    <w:rsid w:val="002766A2"/>
    <w:rsid w:val="002806C8"/>
    <w:rsid w:val="002867B1"/>
    <w:rsid w:val="00287683"/>
    <w:rsid w:val="002879C7"/>
    <w:rsid w:val="00290E8F"/>
    <w:rsid w:val="00293222"/>
    <w:rsid w:val="00296096"/>
    <w:rsid w:val="0029643D"/>
    <w:rsid w:val="002A7745"/>
    <w:rsid w:val="002B2AC1"/>
    <w:rsid w:val="002B40D3"/>
    <w:rsid w:val="002B67B5"/>
    <w:rsid w:val="002C0DE0"/>
    <w:rsid w:val="002C1F56"/>
    <w:rsid w:val="002D5E82"/>
    <w:rsid w:val="002F53E5"/>
    <w:rsid w:val="003024C7"/>
    <w:rsid w:val="00302C23"/>
    <w:rsid w:val="003035D6"/>
    <w:rsid w:val="00310769"/>
    <w:rsid w:val="00311314"/>
    <w:rsid w:val="003148B3"/>
    <w:rsid w:val="00315720"/>
    <w:rsid w:val="00316AB8"/>
    <w:rsid w:val="00316D5E"/>
    <w:rsid w:val="003221A0"/>
    <w:rsid w:val="00323AEB"/>
    <w:rsid w:val="00324B37"/>
    <w:rsid w:val="00324DE5"/>
    <w:rsid w:val="003352E7"/>
    <w:rsid w:val="00335CB0"/>
    <w:rsid w:val="0033720F"/>
    <w:rsid w:val="00337CC6"/>
    <w:rsid w:val="00344ADA"/>
    <w:rsid w:val="00352068"/>
    <w:rsid w:val="00352E34"/>
    <w:rsid w:val="00353F58"/>
    <w:rsid w:val="0035648D"/>
    <w:rsid w:val="00357C4B"/>
    <w:rsid w:val="003614B3"/>
    <w:rsid w:val="00361D72"/>
    <w:rsid w:val="00363582"/>
    <w:rsid w:val="00365AF0"/>
    <w:rsid w:val="00366C12"/>
    <w:rsid w:val="00381A12"/>
    <w:rsid w:val="00381A69"/>
    <w:rsid w:val="0038474C"/>
    <w:rsid w:val="00384E2D"/>
    <w:rsid w:val="003850E0"/>
    <w:rsid w:val="00390BA4"/>
    <w:rsid w:val="00392655"/>
    <w:rsid w:val="003928DE"/>
    <w:rsid w:val="003A0BB8"/>
    <w:rsid w:val="003A141A"/>
    <w:rsid w:val="003A45C6"/>
    <w:rsid w:val="003A4B74"/>
    <w:rsid w:val="003A54E6"/>
    <w:rsid w:val="003A6066"/>
    <w:rsid w:val="003C0A75"/>
    <w:rsid w:val="003C1148"/>
    <w:rsid w:val="003C1E9E"/>
    <w:rsid w:val="003C21A1"/>
    <w:rsid w:val="003D0140"/>
    <w:rsid w:val="003D53C9"/>
    <w:rsid w:val="003D5B8D"/>
    <w:rsid w:val="003E5AF6"/>
    <w:rsid w:val="003E6925"/>
    <w:rsid w:val="003E7417"/>
    <w:rsid w:val="003F0B3E"/>
    <w:rsid w:val="003F22F8"/>
    <w:rsid w:val="003F2F30"/>
    <w:rsid w:val="003F3E6C"/>
    <w:rsid w:val="003F4D11"/>
    <w:rsid w:val="00400C51"/>
    <w:rsid w:val="00401D2A"/>
    <w:rsid w:val="00401E01"/>
    <w:rsid w:val="00401F3B"/>
    <w:rsid w:val="00406211"/>
    <w:rsid w:val="00406AE1"/>
    <w:rsid w:val="00407FBF"/>
    <w:rsid w:val="00412F26"/>
    <w:rsid w:val="00414E5D"/>
    <w:rsid w:val="004165A8"/>
    <w:rsid w:val="0041738B"/>
    <w:rsid w:val="00417AA6"/>
    <w:rsid w:val="004232C7"/>
    <w:rsid w:val="00431146"/>
    <w:rsid w:val="004313AF"/>
    <w:rsid w:val="004315B7"/>
    <w:rsid w:val="00432F9E"/>
    <w:rsid w:val="004332FB"/>
    <w:rsid w:val="004375DA"/>
    <w:rsid w:val="00437AF2"/>
    <w:rsid w:val="00441945"/>
    <w:rsid w:val="00443732"/>
    <w:rsid w:val="004446C8"/>
    <w:rsid w:val="00455E3F"/>
    <w:rsid w:val="00455FB5"/>
    <w:rsid w:val="00463E8C"/>
    <w:rsid w:val="004667F1"/>
    <w:rsid w:val="00474401"/>
    <w:rsid w:val="004778B5"/>
    <w:rsid w:val="0048339A"/>
    <w:rsid w:val="00484865"/>
    <w:rsid w:val="004920B6"/>
    <w:rsid w:val="004A2AB6"/>
    <w:rsid w:val="004A3F03"/>
    <w:rsid w:val="004B136A"/>
    <w:rsid w:val="004C1229"/>
    <w:rsid w:val="004C16E1"/>
    <w:rsid w:val="004C6204"/>
    <w:rsid w:val="004D022E"/>
    <w:rsid w:val="004D72B8"/>
    <w:rsid w:val="004D7B97"/>
    <w:rsid w:val="004E4DB8"/>
    <w:rsid w:val="004E5F33"/>
    <w:rsid w:val="004F4878"/>
    <w:rsid w:val="004F68FB"/>
    <w:rsid w:val="00502FC3"/>
    <w:rsid w:val="00504204"/>
    <w:rsid w:val="005048CB"/>
    <w:rsid w:val="00510E7E"/>
    <w:rsid w:val="005118E9"/>
    <w:rsid w:val="005123A5"/>
    <w:rsid w:val="00513509"/>
    <w:rsid w:val="0051480D"/>
    <w:rsid w:val="00516A91"/>
    <w:rsid w:val="00521577"/>
    <w:rsid w:val="0052168E"/>
    <w:rsid w:val="00530BAD"/>
    <w:rsid w:val="00531127"/>
    <w:rsid w:val="00534423"/>
    <w:rsid w:val="00535918"/>
    <w:rsid w:val="00547710"/>
    <w:rsid w:val="0056461F"/>
    <w:rsid w:val="005720AF"/>
    <w:rsid w:val="005740D1"/>
    <w:rsid w:val="00580B0D"/>
    <w:rsid w:val="00582766"/>
    <w:rsid w:val="00592A07"/>
    <w:rsid w:val="005A1A69"/>
    <w:rsid w:val="005A358F"/>
    <w:rsid w:val="005A4FD2"/>
    <w:rsid w:val="005B0794"/>
    <w:rsid w:val="005B2E84"/>
    <w:rsid w:val="005B3265"/>
    <w:rsid w:val="005B56DD"/>
    <w:rsid w:val="005C0F70"/>
    <w:rsid w:val="005C228C"/>
    <w:rsid w:val="005C5ADA"/>
    <w:rsid w:val="005C7791"/>
    <w:rsid w:val="005E06BD"/>
    <w:rsid w:val="005E07C7"/>
    <w:rsid w:val="005E1CBA"/>
    <w:rsid w:val="005E4EC3"/>
    <w:rsid w:val="005E6D79"/>
    <w:rsid w:val="005F0CDC"/>
    <w:rsid w:val="00605230"/>
    <w:rsid w:val="006060C3"/>
    <w:rsid w:val="00606EE6"/>
    <w:rsid w:val="0060759E"/>
    <w:rsid w:val="00610ADD"/>
    <w:rsid w:val="0061309B"/>
    <w:rsid w:val="00617329"/>
    <w:rsid w:val="006223BD"/>
    <w:rsid w:val="0062317A"/>
    <w:rsid w:val="006261F2"/>
    <w:rsid w:val="00626EE4"/>
    <w:rsid w:val="00633500"/>
    <w:rsid w:val="00633525"/>
    <w:rsid w:val="006340B8"/>
    <w:rsid w:val="006501C2"/>
    <w:rsid w:val="0065476C"/>
    <w:rsid w:val="006634F5"/>
    <w:rsid w:val="0066391D"/>
    <w:rsid w:val="00664B7A"/>
    <w:rsid w:val="00664BE4"/>
    <w:rsid w:val="00665B25"/>
    <w:rsid w:val="00667CE7"/>
    <w:rsid w:val="0067112F"/>
    <w:rsid w:val="00673926"/>
    <w:rsid w:val="006744F5"/>
    <w:rsid w:val="0067537E"/>
    <w:rsid w:val="006758E6"/>
    <w:rsid w:val="00687ED9"/>
    <w:rsid w:val="00694C98"/>
    <w:rsid w:val="00696572"/>
    <w:rsid w:val="00697626"/>
    <w:rsid w:val="006A0D08"/>
    <w:rsid w:val="006A1021"/>
    <w:rsid w:val="006A2958"/>
    <w:rsid w:val="006A39CC"/>
    <w:rsid w:val="006A5445"/>
    <w:rsid w:val="006B0349"/>
    <w:rsid w:val="006B3F0A"/>
    <w:rsid w:val="006C063D"/>
    <w:rsid w:val="006C1BEA"/>
    <w:rsid w:val="006C42E2"/>
    <w:rsid w:val="006D2129"/>
    <w:rsid w:val="006D33A2"/>
    <w:rsid w:val="006D3B88"/>
    <w:rsid w:val="006E1C64"/>
    <w:rsid w:val="006E3A9F"/>
    <w:rsid w:val="006E5AF1"/>
    <w:rsid w:val="006F3485"/>
    <w:rsid w:val="006F4DDC"/>
    <w:rsid w:val="00701ACF"/>
    <w:rsid w:val="00710635"/>
    <w:rsid w:val="007112C3"/>
    <w:rsid w:val="00711FE6"/>
    <w:rsid w:val="007144BE"/>
    <w:rsid w:val="0071661B"/>
    <w:rsid w:val="0072176F"/>
    <w:rsid w:val="00731D00"/>
    <w:rsid w:val="0073284B"/>
    <w:rsid w:val="00736782"/>
    <w:rsid w:val="00737EA3"/>
    <w:rsid w:val="00742A26"/>
    <w:rsid w:val="0074345B"/>
    <w:rsid w:val="00745024"/>
    <w:rsid w:val="00745BBC"/>
    <w:rsid w:val="00746F0B"/>
    <w:rsid w:val="007516F5"/>
    <w:rsid w:val="0075779C"/>
    <w:rsid w:val="00763E24"/>
    <w:rsid w:val="00765C5A"/>
    <w:rsid w:val="0077169A"/>
    <w:rsid w:val="00772EDE"/>
    <w:rsid w:val="0077327D"/>
    <w:rsid w:val="00773297"/>
    <w:rsid w:val="0078005C"/>
    <w:rsid w:val="00783A37"/>
    <w:rsid w:val="00783F7F"/>
    <w:rsid w:val="00794FE9"/>
    <w:rsid w:val="00795665"/>
    <w:rsid w:val="00796009"/>
    <w:rsid w:val="007A0885"/>
    <w:rsid w:val="007B31A1"/>
    <w:rsid w:val="007B36BE"/>
    <w:rsid w:val="007B72B5"/>
    <w:rsid w:val="007B7BF7"/>
    <w:rsid w:val="007C0FDF"/>
    <w:rsid w:val="007C72D8"/>
    <w:rsid w:val="007D002D"/>
    <w:rsid w:val="007E4375"/>
    <w:rsid w:val="007E62B3"/>
    <w:rsid w:val="007E740C"/>
    <w:rsid w:val="007F365E"/>
    <w:rsid w:val="0080271E"/>
    <w:rsid w:val="0080390D"/>
    <w:rsid w:val="00805157"/>
    <w:rsid w:val="00811A0D"/>
    <w:rsid w:val="00811FEF"/>
    <w:rsid w:val="00817E50"/>
    <w:rsid w:val="00821BEB"/>
    <w:rsid w:val="0082568D"/>
    <w:rsid w:val="00827821"/>
    <w:rsid w:val="008350A2"/>
    <w:rsid w:val="00837E24"/>
    <w:rsid w:val="00837F72"/>
    <w:rsid w:val="00840B0A"/>
    <w:rsid w:val="00842780"/>
    <w:rsid w:val="00845FA2"/>
    <w:rsid w:val="008467B8"/>
    <w:rsid w:val="00851174"/>
    <w:rsid w:val="008515D5"/>
    <w:rsid w:val="00851A30"/>
    <w:rsid w:val="00852535"/>
    <w:rsid w:val="008531FC"/>
    <w:rsid w:val="00854A31"/>
    <w:rsid w:val="00863B6C"/>
    <w:rsid w:val="00863D9C"/>
    <w:rsid w:val="00864CDF"/>
    <w:rsid w:val="0087049C"/>
    <w:rsid w:val="00877168"/>
    <w:rsid w:val="00882FD9"/>
    <w:rsid w:val="0089217F"/>
    <w:rsid w:val="00895F0D"/>
    <w:rsid w:val="008B0213"/>
    <w:rsid w:val="008B2DF3"/>
    <w:rsid w:val="008B3F37"/>
    <w:rsid w:val="008B505E"/>
    <w:rsid w:val="008B7FD0"/>
    <w:rsid w:val="008C4E59"/>
    <w:rsid w:val="008D1672"/>
    <w:rsid w:val="008D33FE"/>
    <w:rsid w:val="008D3850"/>
    <w:rsid w:val="008D3BF6"/>
    <w:rsid w:val="008D4CDE"/>
    <w:rsid w:val="008E22E4"/>
    <w:rsid w:val="008E4022"/>
    <w:rsid w:val="008E6051"/>
    <w:rsid w:val="008F6707"/>
    <w:rsid w:val="00901248"/>
    <w:rsid w:val="00902C07"/>
    <w:rsid w:val="00903A7B"/>
    <w:rsid w:val="00904B39"/>
    <w:rsid w:val="00904DFA"/>
    <w:rsid w:val="00905EEE"/>
    <w:rsid w:val="009073DA"/>
    <w:rsid w:val="00921D26"/>
    <w:rsid w:val="009263A8"/>
    <w:rsid w:val="00927025"/>
    <w:rsid w:val="00927ED0"/>
    <w:rsid w:val="00932D30"/>
    <w:rsid w:val="00933198"/>
    <w:rsid w:val="00934B1D"/>
    <w:rsid w:val="009363A7"/>
    <w:rsid w:val="00937530"/>
    <w:rsid w:val="00940F6C"/>
    <w:rsid w:val="009426AB"/>
    <w:rsid w:val="00943564"/>
    <w:rsid w:val="009443CA"/>
    <w:rsid w:val="00944967"/>
    <w:rsid w:val="00950F55"/>
    <w:rsid w:val="009521BE"/>
    <w:rsid w:val="00954878"/>
    <w:rsid w:val="00954E04"/>
    <w:rsid w:val="0096474F"/>
    <w:rsid w:val="00967DC0"/>
    <w:rsid w:val="00981721"/>
    <w:rsid w:val="009857D6"/>
    <w:rsid w:val="00987D3C"/>
    <w:rsid w:val="009A669C"/>
    <w:rsid w:val="009A74E6"/>
    <w:rsid w:val="009A7928"/>
    <w:rsid w:val="009B59E0"/>
    <w:rsid w:val="009B72D1"/>
    <w:rsid w:val="009C154B"/>
    <w:rsid w:val="009C79C6"/>
    <w:rsid w:val="009C7F45"/>
    <w:rsid w:val="009D453D"/>
    <w:rsid w:val="009E10AC"/>
    <w:rsid w:val="009E1476"/>
    <w:rsid w:val="009E23D7"/>
    <w:rsid w:val="009E2557"/>
    <w:rsid w:val="009F0674"/>
    <w:rsid w:val="00A07114"/>
    <w:rsid w:val="00A10CDE"/>
    <w:rsid w:val="00A11AAB"/>
    <w:rsid w:val="00A11BB8"/>
    <w:rsid w:val="00A16C8C"/>
    <w:rsid w:val="00A2287A"/>
    <w:rsid w:val="00A253A3"/>
    <w:rsid w:val="00A27126"/>
    <w:rsid w:val="00A2779B"/>
    <w:rsid w:val="00A34C80"/>
    <w:rsid w:val="00A4021C"/>
    <w:rsid w:val="00A403C1"/>
    <w:rsid w:val="00A422AF"/>
    <w:rsid w:val="00A52B38"/>
    <w:rsid w:val="00A52D65"/>
    <w:rsid w:val="00A54C93"/>
    <w:rsid w:val="00A576D7"/>
    <w:rsid w:val="00A602E8"/>
    <w:rsid w:val="00A6238A"/>
    <w:rsid w:val="00A7000A"/>
    <w:rsid w:val="00A71CE5"/>
    <w:rsid w:val="00A7429B"/>
    <w:rsid w:val="00A7458C"/>
    <w:rsid w:val="00A77961"/>
    <w:rsid w:val="00A84224"/>
    <w:rsid w:val="00A85BDA"/>
    <w:rsid w:val="00A92031"/>
    <w:rsid w:val="00A92E90"/>
    <w:rsid w:val="00A94891"/>
    <w:rsid w:val="00A96AC6"/>
    <w:rsid w:val="00AA675A"/>
    <w:rsid w:val="00AB07B8"/>
    <w:rsid w:val="00AB4A2C"/>
    <w:rsid w:val="00AB7B3A"/>
    <w:rsid w:val="00AB7DBD"/>
    <w:rsid w:val="00AC4372"/>
    <w:rsid w:val="00AD1D5D"/>
    <w:rsid w:val="00AD5E2B"/>
    <w:rsid w:val="00AE0842"/>
    <w:rsid w:val="00AE23A5"/>
    <w:rsid w:val="00AE2722"/>
    <w:rsid w:val="00AE29B5"/>
    <w:rsid w:val="00AE369F"/>
    <w:rsid w:val="00AE449E"/>
    <w:rsid w:val="00AF322C"/>
    <w:rsid w:val="00AF355C"/>
    <w:rsid w:val="00B019F8"/>
    <w:rsid w:val="00B103AE"/>
    <w:rsid w:val="00B10E9C"/>
    <w:rsid w:val="00B116A3"/>
    <w:rsid w:val="00B131CD"/>
    <w:rsid w:val="00B15537"/>
    <w:rsid w:val="00B17364"/>
    <w:rsid w:val="00B203E5"/>
    <w:rsid w:val="00B326AB"/>
    <w:rsid w:val="00B34167"/>
    <w:rsid w:val="00B34B3D"/>
    <w:rsid w:val="00B42937"/>
    <w:rsid w:val="00B45CE1"/>
    <w:rsid w:val="00B53475"/>
    <w:rsid w:val="00B5349B"/>
    <w:rsid w:val="00B55473"/>
    <w:rsid w:val="00B623EF"/>
    <w:rsid w:val="00B63D58"/>
    <w:rsid w:val="00B64D98"/>
    <w:rsid w:val="00B65B54"/>
    <w:rsid w:val="00B6752E"/>
    <w:rsid w:val="00B67B6D"/>
    <w:rsid w:val="00B706B1"/>
    <w:rsid w:val="00B814E4"/>
    <w:rsid w:val="00B85C05"/>
    <w:rsid w:val="00BA0AF2"/>
    <w:rsid w:val="00BA1D00"/>
    <w:rsid w:val="00BB4DC7"/>
    <w:rsid w:val="00BC025D"/>
    <w:rsid w:val="00BD0268"/>
    <w:rsid w:val="00BD3674"/>
    <w:rsid w:val="00BD766D"/>
    <w:rsid w:val="00BD7A63"/>
    <w:rsid w:val="00BF15F5"/>
    <w:rsid w:val="00BF224F"/>
    <w:rsid w:val="00BF2C04"/>
    <w:rsid w:val="00BF6ED6"/>
    <w:rsid w:val="00C028B5"/>
    <w:rsid w:val="00C02A43"/>
    <w:rsid w:val="00C03ABE"/>
    <w:rsid w:val="00C04224"/>
    <w:rsid w:val="00C04FE8"/>
    <w:rsid w:val="00C0593F"/>
    <w:rsid w:val="00C062D6"/>
    <w:rsid w:val="00C15693"/>
    <w:rsid w:val="00C15AE7"/>
    <w:rsid w:val="00C20B40"/>
    <w:rsid w:val="00C23CD2"/>
    <w:rsid w:val="00C23DF1"/>
    <w:rsid w:val="00C268DD"/>
    <w:rsid w:val="00C34F22"/>
    <w:rsid w:val="00C3786B"/>
    <w:rsid w:val="00C41A60"/>
    <w:rsid w:val="00C44A8A"/>
    <w:rsid w:val="00C4631C"/>
    <w:rsid w:val="00C463C3"/>
    <w:rsid w:val="00C46884"/>
    <w:rsid w:val="00C46F4C"/>
    <w:rsid w:val="00C53B0B"/>
    <w:rsid w:val="00C55A03"/>
    <w:rsid w:val="00C60A6B"/>
    <w:rsid w:val="00C619B2"/>
    <w:rsid w:val="00C73008"/>
    <w:rsid w:val="00C776A5"/>
    <w:rsid w:val="00C813FD"/>
    <w:rsid w:val="00C837D6"/>
    <w:rsid w:val="00C90761"/>
    <w:rsid w:val="00C91D5C"/>
    <w:rsid w:val="00C94444"/>
    <w:rsid w:val="00C96FE3"/>
    <w:rsid w:val="00CA560D"/>
    <w:rsid w:val="00CB1620"/>
    <w:rsid w:val="00CB73D8"/>
    <w:rsid w:val="00CB762A"/>
    <w:rsid w:val="00CC71AE"/>
    <w:rsid w:val="00CC78B2"/>
    <w:rsid w:val="00CD14CE"/>
    <w:rsid w:val="00CD1D81"/>
    <w:rsid w:val="00CD2EB2"/>
    <w:rsid w:val="00CD4E6F"/>
    <w:rsid w:val="00CD6D17"/>
    <w:rsid w:val="00CE0AC4"/>
    <w:rsid w:val="00CE1736"/>
    <w:rsid w:val="00CF068E"/>
    <w:rsid w:val="00CF4F07"/>
    <w:rsid w:val="00D01975"/>
    <w:rsid w:val="00D063F8"/>
    <w:rsid w:val="00D133CE"/>
    <w:rsid w:val="00D157D7"/>
    <w:rsid w:val="00D21EBB"/>
    <w:rsid w:val="00D32F17"/>
    <w:rsid w:val="00D34CBE"/>
    <w:rsid w:val="00D406D5"/>
    <w:rsid w:val="00D4082E"/>
    <w:rsid w:val="00D41092"/>
    <w:rsid w:val="00D42468"/>
    <w:rsid w:val="00D5247B"/>
    <w:rsid w:val="00D52F72"/>
    <w:rsid w:val="00D5310B"/>
    <w:rsid w:val="00D54A3F"/>
    <w:rsid w:val="00D569A6"/>
    <w:rsid w:val="00D6153E"/>
    <w:rsid w:val="00D62295"/>
    <w:rsid w:val="00D628E8"/>
    <w:rsid w:val="00D67BF3"/>
    <w:rsid w:val="00D83E7F"/>
    <w:rsid w:val="00D849B5"/>
    <w:rsid w:val="00D90893"/>
    <w:rsid w:val="00D90C64"/>
    <w:rsid w:val="00D93ACF"/>
    <w:rsid w:val="00DA082E"/>
    <w:rsid w:val="00DA1CE9"/>
    <w:rsid w:val="00DA680B"/>
    <w:rsid w:val="00DA7F4C"/>
    <w:rsid w:val="00DB1C85"/>
    <w:rsid w:val="00DB767F"/>
    <w:rsid w:val="00DB7FA9"/>
    <w:rsid w:val="00DC0FC1"/>
    <w:rsid w:val="00DC124A"/>
    <w:rsid w:val="00DC156E"/>
    <w:rsid w:val="00DD1755"/>
    <w:rsid w:val="00DD189C"/>
    <w:rsid w:val="00DE06AE"/>
    <w:rsid w:val="00DE2EF4"/>
    <w:rsid w:val="00DE2FAF"/>
    <w:rsid w:val="00DE5A36"/>
    <w:rsid w:val="00DE60D1"/>
    <w:rsid w:val="00DF0D6C"/>
    <w:rsid w:val="00DF2BAD"/>
    <w:rsid w:val="00DF3DCF"/>
    <w:rsid w:val="00E0068B"/>
    <w:rsid w:val="00E04AB6"/>
    <w:rsid w:val="00E07F58"/>
    <w:rsid w:val="00E16CCA"/>
    <w:rsid w:val="00E17A55"/>
    <w:rsid w:val="00E21922"/>
    <w:rsid w:val="00E21CBE"/>
    <w:rsid w:val="00E2616B"/>
    <w:rsid w:val="00E35EEF"/>
    <w:rsid w:val="00E57A31"/>
    <w:rsid w:val="00E61B91"/>
    <w:rsid w:val="00E71DC3"/>
    <w:rsid w:val="00E73689"/>
    <w:rsid w:val="00E73A64"/>
    <w:rsid w:val="00E75D70"/>
    <w:rsid w:val="00E803B3"/>
    <w:rsid w:val="00E827C9"/>
    <w:rsid w:val="00E852AE"/>
    <w:rsid w:val="00E90275"/>
    <w:rsid w:val="00E920F5"/>
    <w:rsid w:val="00E935CF"/>
    <w:rsid w:val="00EA0920"/>
    <w:rsid w:val="00EA3EFB"/>
    <w:rsid w:val="00EA4053"/>
    <w:rsid w:val="00EA4481"/>
    <w:rsid w:val="00EA4DA6"/>
    <w:rsid w:val="00EA6063"/>
    <w:rsid w:val="00EB00CD"/>
    <w:rsid w:val="00EB0ACA"/>
    <w:rsid w:val="00EC05C6"/>
    <w:rsid w:val="00EC36C6"/>
    <w:rsid w:val="00ED1ED1"/>
    <w:rsid w:val="00ED526B"/>
    <w:rsid w:val="00EE3A6A"/>
    <w:rsid w:val="00EE7CF7"/>
    <w:rsid w:val="00EF5AAE"/>
    <w:rsid w:val="00EF6900"/>
    <w:rsid w:val="00F06207"/>
    <w:rsid w:val="00F06D0C"/>
    <w:rsid w:val="00F12A02"/>
    <w:rsid w:val="00F17ABB"/>
    <w:rsid w:val="00F216DF"/>
    <w:rsid w:val="00F22058"/>
    <w:rsid w:val="00F22717"/>
    <w:rsid w:val="00F22864"/>
    <w:rsid w:val="00F302C4"/>
    <w:rsid w:val="00F3323A"/>
    <w:rsid w:val="00F34857"/>
    <w:rsid w:val="00F37038"/>
    <w:rsid w:val="00F470E5"/>
    <w:rsid w:val="00F47C53"/>
    <w:rsid w:val="00F52E6F"/>
    <w:rsid w:val="00F549BA"/>
    <w:rsid w:val="00F54B58"/>
    <w:rsid w:val="00F60FA0"/>
    <w:rsid w:val="00F6105C"/>
    <w:rsid w:val="00F65140"/>
    <w:rsid w:val="00F75624"/>
    <w:rsid w:val="00F75D1F"/>
    <w:rsid w:val="00F76F31"/>
    <w:rsid w:val="00F85EE5"/>
    <w:rsid w:val="00F931D1"/>
    <w:rsid w:val="00F93404"/>
    <w:rsid w:val="00F94D5B"/>
    <w:rsid w:val="00F95FC2"/>
    <w:rsid w:val="00FA169D"/>
    <w:rsid w:val="00FA3846"/>
    <w:rsid w:val="00FA3C07"/>
    <w:rsid w:val="00FB28FA"/>
    <w:rsid w:val="00FB4376"/>
    <w:rsid w:val="00FC164B"/>
    <w:rsid w:val="00FD1DD1"/>
    <w:rsid w:val="00FD7F5E"/>
    <w:rsid w:val="00FE0C4F"/>
    <w:rsid w:val="00FE167A"/>
    <w:rsid w:val="00FE4223"/>
    <w:rsid w:val="00FE503A"/>
    <w:rsid w:val="00FF155F"/>
    <w:rsid w:val="00FF2631"/>
    <w:rsid w:val="00FF2ED0"/>
    <w:rsid w:val="00FF4F63"/>
    <w:rsid w:val="00FF6713"/>
    <w:rsid w:val="223E33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5F03CB"/>
  <w15:chartTrackingRefBased/>
  <w15:docId w15:val="{67FE66A7-7123-4C39-99B4-3F308D94D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4C98"/>
    <w:rPr>
      <w:sz w:val="22"/>
      <w:szCs w:val="22"/>
      <w:lang w:val="es-ES"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encabezado"/>
    <w:basedOn w:val="Normal"/>
    <w:link w:val="EncabezadoCar"/>
    <w:uiPriority w:val="99"/>
    <w:unhideWhenUsed/>
    <w:rsid w:val="00694C98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encabezado Car"/>
    <w:basedOn w:val="Fuentedeprrafopredeter"/>
    <w:link w:val="Encabezado"/>
    <w:uiPriority w:val="99"/>
    <w:rsid w:val="00694C98"/>
  </w:style>
  <w:style w:type="character" w:styleId="Nmerodepgina">
    <w:name w:val="page number"/>
    <w:basedOn w:val="Fuentedeprrafopredeter"/>
    <w:uiPriority w:val="99"/>
    <w:unhideWhenUsed/>
    <w:rsid w:val="00694C98"/>
  </w:style>
  <w:style w:type="paragraph" w:styleId="Prrafodelista">
    <w:name w:val="List Paragraph"/>
    <w:basedOn w:val="Normal"/>
    <w:uiPriority w:val="34"/>
    <w:qFormat/>
    <w:rsid w:val="00694C98"/>
    <w:pPr>
      <w:ind w:left="720"/>
      <w:contextualSpacing/>
    </w:pPr>
  </w:style>
  <w:style w:type="table" w:styleId="Tablaconcuadrcula">
    <w:name w:val="Table Grid"/>
    <w:basedOn w:val="Tablanormal"/>
    <w:uiPriority w:val="59"/>
    <w:rsid w:val="00694C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edepgina">
    <w:name w:val="footer"/>
    <w:basedOn w:val="Normal"/>
    <w:link w:val="PiedepginaCar"/>
    <w:uiPriority w:val="99"/>
    <w:unhideWhenUsed/>
    <w:rsid w:val="00694C98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4C98"/>
  </w:style>
  <w:style w:type="paragraph" w:styleId="Textodeglobo">
    <w:name w:val="Balloon Text"/>
    <w:basedOn w:val="Normal"/>
    <w:link w:val="TextodegloboCar"/>
    <w:uiPriority w:val="99"/>
    <w:semiHidden/>
    <w:unhideWhenUsed/>
    <w:rsid w:val="003F0B3E"/>
    <w:rPr>
      <w:rFonts w:ascii="Tahoma" w:hAnsi="Tahoma"/>
      <w:sz w:val="16"/>
      <w:szCs w:val="16"/>
      <w:lang w:val="x-none" w:eastAsia="x-none"/>
    </w:rPr>
  </w:style>
  <w:style w:type="character" w:customStyle="1" w:styleId="TextodegloboCar">
    <w:name w:val="Texto de globo Car"/>
    <w:link w:val="Textodeglobo"/>
    <w:uiPriority w:val="99"/>
    <w:semiHidden/>
    <w:rsid w:val="003F0B3E"/>
    <w:rPr>
      <w:rFonts w:ascii="Tahoma" w:hAnsi="Tahoma" w:cs="Tahoma"/>
      <w:sz w:val="16"/>
      <w:szCs w:val="16"/>
    </w:rPr>
  </w:style>
  <w:style w:type="character" w:styleId="Refdecomentario">
    <w:name w:val="annotation reference"/>
    <w:uiPriority w:val="99"/>
    <w:semiHidden/>
    <w:unhideWhenUsed/>
    <w:rsid w:val="00D83E7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83E7F"/>
    <w:rPr>
      <w:sz w:val="20"/>
      <w:szCs w:val="20"/>
    </w:rPr>
  </w:style>
  <w:style w:type="character" w:customStyle="1" w:styleId="TextocomentarioCar">
    <w:name w:val="Texto comentario Car"/>
    <w:link w:val="Textocomentario"/>
    <w:uiPriority w:val="99"/>
    <w:rsid w:val="00D83E7F"/>
    <w:rPr>
      <w:lang w:val="es-ES"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83E7F"/>
    <w:rPr>
      <w:b/>
      <w:bCs/>
    </w:rPr>
  </w:style>
  <w:style w:type="character" w:customStyle="1" w:styleId="AsuntodelcomentarioCar">
    <w:name w:val="Asunto del comentario Car"/>
    <w:link w:val="Asuntodelcomentario"/>
    <w:uiPriority w:val="99"/>
    <w:semiHidden/>
    <w:rsid w:val="00D83E7F"/>
    <w:rPr>
      <w:b/>
      <w:bCs/>
      <w:lang w:val="es-ES" w:eastAsia="en-US"/>
    </w:rPr>
  </w:style>
  <w:style w:type="character" w:styleId="Hipervnculo">
    <w:name w:val="Hyperlink"/>
    <w:uiPriority w:val="99"/>
    <w:semiHidden/>
    <w:unhideWhenUsed/>
    <w:rsid w:val="00737EA3"/>
    <w:rPr>
      <w:color w:val="0563C1"/>
      <w:u w:val="single"/>
    </w:rPr>
  </w:style>
  <w:style w:type="table" w:customStyle="1" w:styleId="Tablaconcuadrcula1">
    <w:name w:val="Tabla con cuadrícula1"/>
    <w:basedOn w:val="Tablanormal"/>
    <w:uiPriority w:val="59"/>
    <w:rsid w:val="000F72FF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4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46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49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7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2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jpe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openxmlformats.org/officeDocument/2006/relationships/styles" Target="styles.xml"/><Relationship Id="rId15" Type="http://schemas.openxmlformats.org/officeDocument/2006/relationships/image" Target="media/image5.png"/><Relationship Id="rId10" Type="http://schemas.openxmlformats.org/officeDocument/2006/relationships/hyperlink" Target="mailto:luis.delgadogil@gmail.co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eidyp.gonzalez\Downloads\IDONEIDAD.%20CARLOS%20ALBEIRO%20VALDERRAMA%20VELASC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B23A4EC43CDE749A62256EEEC0C8489" ma:contentTypeVersion="5" ma:contentTypeDescription="Crear nuevo documento." ma:contentTypeScope="" ma:versionID="3459be981920fa96c79e9aaa476e93f4">
  <xsd:schema xmlns:xsd="http://www.w3.org/2001/XMLSchema" xmlns:xs="http://www.w3.org/2001/XMLSchema" xmlns:p="http://schemas.microsoft.com/office/2006/metadata/properties" xmlns:ns2="2bcd8d9a-e3ce-4278-8494-bebf124bca11" xmlns:ns3="9e32f49c-a1e3-4a4d-b30c-05a23b16a24c" targetNamespace="http://schemas.microsoft.com/office/2006/metadata/properties" ma:root="true" ma:fieldsID="7897f3a486ed8834e43a37d5bd990ea9" ns2:_="" ns3:_="">
    <xsd:import namespace="2bcd8d9a-e3ce-4278-8494-bebf124bca11"/>
    <xsd:import namespace="9e32f49c-a1e3-4a4d-b30c-05a23b16a24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cd8d9a-e3ce-4278-8494-bebf124bca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32f49c-a1e3-4a4d-b30c-05a23b16a24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34850D8-2A7C-4A73-9BD6-E31DFC4934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9CA1937-E1F4-465D-A608-B1A60314C7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cd8d9a-e3ce-4278-8494-bebf124bca11"/>
    <ds:schemaRef ds:uri="9e32f49c-a1e3-4a4d-b30c-05a23b16a24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7C832B5-974C-493E-9F6E-6554E27E08A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IDONEIDAD. CARLOS ALBEIRO VALDERRAMA VELASCO</Template>
  <TotalTime>1</TotalTime>
  <Pages>1</Pages>
  <Words>489</Words>
  <Characters>2728</Characters>
  <Application>Microsoft Office Word</Application>
  <DocSecurity>0</DocSecurity>
  <Lines>272</Lines>
  <Paragraphs>86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IDIPRON</Company>
  <LinksUpToDate>false</LinksUpToDate>
  <CharactersWithSpaces>3131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Leidy Paola Gonzalez Palacios</dc:creator>
  <cp:keywords/>
  <cp:lastModifiedBy>Nidia Farley Vega Aguirre</cp:lastModifiedBy>
  <cp:revision>2</cp:revision>
  <cp:lastPrinted>2022-08-30T15:20:00Z</cp:lastPrinted>
  <dcterms:created xsi:type="dcterms:W3CDTF">2026-02-06T21:26:00Z</dcterms:created>
  <dcterms:modified xsi:type="dcterms:W3CDTF">2026-02-06T21:26:00Z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0x010100FB23A4EC43CDE749A62256EEEC0C8489</vt:lpwstr>
  </property>
</Properties>
</file>